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5ED86773"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7" w:date="2023-03-06T17:28:00Z">
              <w:r w:rsidR="00BE70C6">
                <w:rPr>
                  <w:noProof w:val="0"/>
                </w:rPr>
                <w:t>7</w:t>
              </w:r>
            </w:ins>
            <w:del w:id="5" w:author="SA5#147" w:date="2023-03-06T17:28:00Z">
              <w:r w:rsidR="00A570FF" w:rsidDel="00BE70C6">
                <w:rPr>
                  <w:noProof w:val="0"/>
                </w:rPr>
                <w:delText>6</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r w:rsidR="00A570FF">
              <w:rPr>
                <w:noProof w:val="0"/>
                <w:sz w:val="32"/>
              </w:rPr>
              <w:t>3</w:t>
            </w:r>
            <w:r w:rsidR="006F63C6" w:rsidRPr="007372D7">
              <w:rPr>
                <w:noProof w:val="0"/>
                <w:sz w:val="32"/>
              </w:rPr>
              <w:t>-</w:t>
            </w:r>
            <w:bookmarkEnd w:id="6"/>
            <w:r w:rsidR="00A570FF">
              <w:rPr>
                <w:noProof w:val="0"/>
                <w:sz w:val="32"/>
              </w:rPr>
              <w:t>0</w:t>
            </w:r>
            <w:ins w:id="7" w:author="SA5#147" w:date="2023-03-06T17:28:00Z">
              <w:r w:rsidR="00BE70C6">
                <w:rPr>
                  <w:noProof w:val="0"/>
                  <w:sz w:val="32"/>
                </w:rPr>
                <w:t>3</w:t>
              </w:r>
            </w:ins>
            <w:del w:id="8" w:author="SA5#147" w:date="2023-03-06T17:28:00Z">
              <w:r w:rsidR="009E3789" w:rsidDel="00BE70C6">
                <w:rPr>
                  <w:noProof w:val="0"/>
                  <w:sz w:val="32"/>
                </w:rPr>
                <w:delText>1</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6AD70C9D" w:rsidR="00D57972" w:rsidRPr="007372D7" w:rsidRDefault="002B51FC">
            <w:del w:id="11" w:author="SA5#147" w:date="2023-03-10T14:36:00Z">
              <w:r w:rsidDel="003B556C">
                <w:rPr>
                  <w:i/>
                  <w:noProof/>
                </w:rPr>
                <w:drawing>
                  <wp:inline distT="0" distB="0" distL="0" distR="0" wp14:anchorId="47140060" wp14:editId="2975DF6E">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del>
            <w:ins w:id="12" w:author="SA5#147" w:date="2023-03-10T14:36:00Z">
              <w:r w:rsidR="003B556C">
                <w:rPr>
                  <w:i/>
                  <w:noProof/>
                </w:rPr>
                <w:drawing>
                  <wp:inline distT="0" distB="0" distL="0" distR="0" wp14:anchorId="570BD719" wp14:editId="7C47C1DB">
                    <wp:extent cx="1286510" cy="79819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6510" cy="798195"/>
                            </a:xfrm>
                            <a:prstGeom prst="rect">
                              <a:avLst/>
                            </a:prstGeom>
                            <a:noFill/>
                            <a:ln>
                              <a:noFill/>
                            </a:ln>
                          </pic:spPr>
                        </pic:pic>
                      </a:graphicData>
                    </a:graphic>
                  </wp:inline>
                </w:drawing>
              </w:r>
            </w:ins>
          </w:p>
        </w:tc>
        <w:tc>
          <w:tcPr>
            <w:tcW w:w="5540" w:type="dxa"/>
            <w:shd w:val="clear" w:color="auto" w:fill="auto"/>
          </w:tcPr>
          <w:p w14:paraId="3434E06F" w14:textId="24790173" w:rsidR="00D57972" w:rsidRPr="007372D7" w:rsidRDefault="002B51FC" w:rsidP="00133525">
            <w:pPr>
              <w:jc w:val="right"/>
            </w:pPr>
            <w:bookmarkStart w:id="13"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3"/>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14"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4"/>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5"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6"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6"/>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7"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42D32F32" w:rsidR="00E16509" w:rsidRPr="007372D7" w:rsidRDefault="00E16509" w:rsidP="00133525">
            <w:pPr>
              <w:pStyle w:val="FP"/>
              <w:jc w:val="center"/>
              <w:rPr>
                <w:sz w:val="18"/>
              </w:rPr>
            </w:pPr>
            <w:r w:rsidRPr="007372D7">
              <w:rPr>
                <w:sz w:val="18"/>
              </w:rPr>
              <w:t xml:space="preserve">© </w:t>
            </w:r>
            <w:bookmarkStart w:id="18" w:name="copyrightDate"/>
            <w:r w:rsidR="006F63C6" w:rsidRPr="007372D7">
              <w:rPr>
                <w:sz w:val="18"/>
              </w:rPr>
              <w:t>202</w:t>
            </w:r>
            <w:r w:rsidR="00A570FF">
              <w:rPr>
                <w:sz w:val="18"/>
              </w:rPr>
              <w:t>3</w:t>
            </w:r>
            <w:bookmarkEnd w:id="18"/>
            <w:r w:rsidRPr="007372D7">
              <w:rPr>
                <w:sz w:val="18"/>
              </w:rPr>
              <w:t>, 3GPP Organizational Partners (ARIB, ATIS, CCSA, ETSI, TSDSI, TTA, TTC).</w:t>
            </w:r>
            <w:bookmarkStart w:id="19" w:name="copyrightaddon"/>
            <w:bookmarkEnd w:id="19"/>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7"/>
          </w:p>
          <w:p w14:paraId="3AFECB88" w14:textId="77777777" w:rsidR="00E16509" w:rsidRPr="007372D7" w:rsidRDefault="00E16509" w:rsidP="00133525"/>
        </w:tc>
      </w:tr>
      <w:bookmarkEnd w:id="15"/>
    </w:tbl>
    <w:p w14:paraId="45CECBF7" w14:textId="77777777" w:rsidR="00080512" w:rsidRPr="007372D7" w:rsidRDefault="00080512">
      <w:pPr>
        <w:pStyle w:val="TT"/>
      </w:pPr>
      <w:r w:rsidRPr="007372D7">
        <w:br w:type="page"/>
      </w:r>
      <w:bookmarkStart w:id="20" w:name="tableOfContents"/>
      <w:bookmarkEnd w:id="20"/>
      <w:r w:rsidRPr="007372D7">
        <w:lastRenderedPageBreak/>
        <w:t>Contents</w:t>
      </w:r>
    </w:p>
    <w:p w14:paraId="6F0E2A86" w14:textId="5B8912E0" w:rsidR="001F2D9C" w:rsidRDefault="004132F5">
      <w:pPr>
        <w:pStyle w:val="TOC1"/>
        <w:rPr>
          <w:ins w:id="21" w:author="S5-232746" w:date="2023-03-06T23:35: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2" w:author="S5-232746" w:date="2023-03-06T23:35:00Z">
        <w:r w:rsidR="001F2D9C">
          <w:t>Foreword</w:t>
        </w:r>
        <w:r w:rsidR="001F2D9C">
          <w:tab/>
        </w:r>
        <w:r w:rsidR="001F2D9C">
          <w:fldChar w:fldCharType="begin"/>
        </w:r>
        <w:r w:rsidR="001F2D9C">
          <w:instrText xml:space="preserve"> PAGEREF _Toc129038145 \h </w:instrText>
        </w:r>
      </w:ins>
      <w:r w:rsidR="001F2D9C">
        <w:fldChar w:fldCharType="separate"/>
      </w:r>
      <w:ins w:id="23" w:author="S5-232746" w:date="2023-03-06T23:35:00Z">
        <w:r w:rsidR="001F2D9C">
          <w:t>9</w:t>
        </w:r>
        <w:r w:rsidR="001F2D9C">
          <w:fldChar w:fldCharType="end"/>
        </w:r>
      </w:ins>
    </w:p>
    <w:p w14:paraId="0D8244C1" w14:textId="44BD258C" w:rsidR="001F2D9C" w:rsidRDefault="001F2D9C">
      <w:pPr>
        <w:pStyle w:val="TOC1"/>
        <w:rPr>
          <w:ins w:id="24" w:author="S5-232746" w:date="2023-03-06T23:35:00Z"/>
          <w:rFonts w:asciiTheme="minorHAnsi" w:eastAsiaTheme="minorEastAsia" w:hAnsiTheme="minorHAnsi" w:cstheme="minorBidi"/>
          <w:szCs w:val="22"/>
          <w:lang w:val="en-US"/>
        </w:rPr>
      </w:pPr>
      <w:ins w:id="25" w:author="S5-232746" w:date="2023-03-06T23:35:00Z">
        <w:r>
          <w:t>1</w:t>
        </w:r>
        <w:r>
          <w:rPr>
            <w:rFonts w:asciiTheme="minorHAnsi" w:eastAsiaTheme="minorEastAsia" w:hAnsiTheme="minorHAnsi" w:cstheme="minorBidi"/>
            <w:szCs w:val="22"/>
            <w:lang w:val="en-US"/>
          </w:rPr>
          <w:tab/>
        </w:r>
        <w:r>
          <w:t>Scope</w:t>
        </w:r>
        <w:r>
          <w:tab/>
        </w:r>
        <w:r>
          <w:fldChar w:fldCharType="begin"/>
        </w:r>
        <w:r>
          <w:instrText xml:space="preserve"> PAGEREF _Toc129038146 \h </w:instrText>
        </w:r>
      </w:ins>
      <w:r>
        <w:fldChar w:fldCharType="separate"/>
      </w:r>
      <w:ins w:id="26" w:author="S5-232746" w:date="2023-03-06T23:35:00Z">
        <w:r>
          <w:t>11</w:t>
        </w:r>
        <w:r>
          <w:fldChar w:fldCharType="end"/>
        </w:r>
      </w:ins>
    </w:p>
    <w:p w14:paraId="59944D25" w14:textId="51C7D3CB" w:rsidR="001F2D9C" w:rsidRDefault="001F2D9C">
      <w:pPr>
        <w:pStyle w:val="TOC1"/>
        <w:rPr>
          <w:ins w:id="27" w:author="S5-232746" w:date="2023-03-06T23:35:00Z"/>
          <w:rFonts w:asciiTheme="minorHAnsi" w:eastAsiaTheme="minorEastAsia" w:hAnsiTheme="minorHAnsi" w:cstheme="minorBidi"/>
          <w:szCs w:val="22"/>
          <w:lang w:val="en-US"/>
        </w:rPr>
      </w:pPr>
      <w:ins w:id="28" w:author="S5-232746" w:date="2023-03-06T23:35:00Z">
        <w:r>
          <w:t>2</w:t>
        </w:r>
        <w:r>
          <w:rPr>
            <w:rFonts w:asciiTheme="minorHAnsi" w:eastAsiaTheme="minorEastAsia" w:hAnsiTheme="minorHAnsi" w:cstheme="minorBidi"/>
            <w:szCs w:val="22"/>
            <w:lang w:val="en-US"/>
          </w:rPr>
          <w:tab/>
        </w:r>
        <w:r>
          <w:t>References</w:t>
        </w:r>
        <w:r>
          <w:tab/>
        </w:r>
        <w:r>
          <w:fldChar w:fldCharType="begin"/>
        </w:r>
        <w:r>
          <w:instrText xml:space="preserve"> PAGEREF _Toc129038147 \h </w:instrText>
        </w:r>
      </w:ins>
      <w:r>
        <w:fldChar w:fldCharType="separate"/>
      </w:r>
      <w:ins w:id="29" w:author="S5-232746" w:date="2023-03-06T23:35:00Z">
        <w:r>
          <w:t>11</w:t>
        </w:r>
        <w:r>
          <w:fldChar w:fldCharType="end"/>
        </w:r>
      </w:ins>
    </w:p>
    <w:p w14:paraId="296064A7" w14:textId="593AEF8F" w:rsidR="001F2D9C" w:rsidRDefault="001F2D9C">
      <w:pPr>
        <w:pStyle w:val="TOC1"/>
        <w:rPr>
          <w:ins w:id="30" w:author="S5-232746" w:date="2023-03-06T23:35:00Z"/>
          <w:rFonts w:asciiTheme="minorHAnsi" w:eastAsiaTheme="minorEastAsia" w:hAnsiTheme="minorHAnsi" w:cstheme="minorBidi"/>
          <w:szCs w:val="22"/>
          <w:lang w:val="en-US"/>
        </w:rPr>
      </w:pPr>
      <w:ins w:id="31" w:author="S5-232746" w:date="2023-03-06T23:3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_Toc129038148 \h </w:instrText>
        </w:r>
      </w:ins>
      <w:r>
        <w:fldChar w:fldCharType="separate"/>
      </w:r>
      <w:ins w:id="32" w:author="S5-232746" w:date="2023-03-06T23:35:00Z">
        <w:r>
          <w:t>12</w:t>
        </w:r>
        <w:r>
          <w:fldChar w:fldCharType="end"/>
        </w:r>
      </w:ins>
    </w:p>
    <w:p w14:paraId="720216D5" w14:textId="4191F069" w:rsidR="001F2D9C" w:rsidRDefault="001F2D9C">
      <w:pPr>
        <w:pStyle w:val="TOC2"/>
        <w:rPr>
          <w:ins w:id="33" w:author="S5-232746" w:date="2023-03-06T23:35:00Z"/>
          <w:rFonts w:asciiTheme="minorHAnsi" w:eastAsiaTheme="minorEastAsia" w:hAnsiTheme="minorHAnsi" w:cstheme="minorBidi"/>
          <w:sz w:val="22"/>
          <w:szCs w:val="22"/>
          <w:lang w:val="en-US"/>
        </w:rPr>
      </w:pPr>
      <w:ins w:id="34" w:author="S5-232746" w:date="2023-03-06T23:35:00Z">
        <w:r>
          <w:t>3.1</w:t>
        </w:r>
        <w:r>
          <w:rPr>
            <w:rFonts w:asciiTheme="minorHAnsi" w:eastAsiaTheme="minorEastAsia" w:hAnsiTheme="minorHAnsi" w:cstheme="minorBidi"/>
            <w:sz w:val="22"/>
            <w:szCs w:val="22"/>
            <w:lang w:val="en-US"/>
          </w:rPr>
          <w:tab/>
        </w:r>
        <w:r>
          <w:t>Terms</w:t>
        </w:r>
        <w:r>
          <w:tab/>
        </w:r>
        <w:r>
          <w:fldChar w:fldCharType="begin"/>
        </w:r>
        <w:r>
          <w:instrText xml:space="preserve"> PAGEREF _Toc129038149 \h </w:instrText>
        </w:r>
      </w:ins>
      <w:r>
        <w:fldChar w:fldCharType="separate"/>
      </w:r>
      <w:ins w:id="35" w:author="S5-232746" w:date="2023-03-06T23:35:00Z">
        <w:r>
          <w:t>12</w:t>
        </w:r>
        <w:r>
          <w:fldChar w:fldCharType="end"/>
        </w:r>
      </w:ins>
    </w:p>
    <w:p w14:paraId="5532E41C" w14:textId="6178B34B" w:rsidR="001F2D9C" w:rsidRDefault="001F2D9C">
      <w:pPr>
        <w:pStyle w:val="TOC2"/>
        <w:rPr>
          <w:ins w:id="36" w:author="S5-232746" w:date="2023-03-06T23:35:00Z"/>
          <w:rFonts w:asciiTheme="minorHAnsi" w:eastAsiaTheme="minorEastAsia" w:hAnsiTheme="minorHAnsi" w:cstheme="minorBidi"/>
          <w:sz w:val="22"/>
          <w:szCs w:val="22"/>
          <w:lang w:val="en-US"/>
        </w:rPr>
      </w:pPr>
      <w:ins w:id="37" w:author="S5-232746" w:date="2023-03-06T23:3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_Toc129038150 \h </w:instrText>
        </w:r>
      </w:ins>
      <w:r>
        <w:fldChar w:fldCharType="separate"/>
      </w:r>
      <w:ins w:id="38" w:author="S5-232746" w:date="2023-03-06T23:35:00Z">
        <w:r>
          <w:t>12</w:t>
        </w:r>
        <w:r>
          <w:fldChar w:fldCharType="end"/>
        </w:r>
      </w:ins>
    </w:p>
    <w:p w14:paraId="1C65F465" w14:textId="1C5FC4D2" w:rsidR="001F2D9C" w:rsidRDefault="001F2D9C">
      <w:pPr>
        <w:pStyle w:val="TOC2"/>
        <w:rPr>
          <w:ins w:id="39" w:author="S5-232746" w:date="2023-03-06T23:35:00Z"/>
          <w:rFonts w:asciiTheme="minorHAnsi" w:eastAsiaTheme="minorEastAsia" w:hAnsiTheme="minorHAnsi" w:cstheme="minorBidi"/>
          <w:sz w:val="22"/>
          <w:szCs w:val="22"/>
          <w:lang w:val="en-US"/>
        </w:rPr>
      </w:pPr>
      <w:ins w:id="40" w:author="S5-232746" w:date="2023-03-06T23:3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_Toc129038151 \h </w:instrText>
        </w:r>
      </w:ins>
      <w:r>
        <w:fldChar w:fldCharType="separate"/>
      </w:r>
      <w:ins w:id="41" w:author="S5-232746" w:date="2023-03-06T23:35:00Z">
        <w:r>
          <w:t>12</w:t>
        </w:r>
        <w:r>
          <w:fldChar w:fldCharType="end"/>
        </w:r>
      </w:ins>
    </w:p>
    <w:p w14:paraId="0E5D8197" w14:textId="66C9C201" w:rsidR="001F2D9C" w:rsidRDefault="001F2D9C">
      <w:pPr>
        <w:pStyle w:val="TOC1"/>
        <w:rPr>
          <w:ins w:id="42" w:author="S5-232746" w:date="2023-03-06T23:35:00Z"/>
          <w:rFonts w:asciiTheme="minorHAnsi" w:eastAsiaTheme="minorEastAsia" w:hAnsiTheme="minorHAnsi" w:cstheme="minorBidi"/>
          <w:szCs w:val="22"/>
          <w:lang w:val="en-US"/>
        </w:rPr>
      </w:pPr>
      <w:ins w:id="43" w:author="S5-232746" w:date="2023-03-06T23:35:00Z">
        <w:r w:rsidRPr="00837E33">
          <w:rPr>
            <w:rFonts w:eastAsia="SimSun"/>
          </w:rPr>
          <w:t>4</w:t>
        </w:r>
        <w:r>
          <w:rPr>
            <w:rFonts w:asciiTheme="minorHAnsi" w:eastAsiaTheme="minorEastAsia" w:hAnsiTheme="minorHAnsi" w:cstheme="minorBidi"/>
            <w:szCs w:val="22"/>
            <w:lang w:val="en-US"/>
          </w:rPr>
          <w:tab/>
        </w:r>
        <w:r w:rsidRPr="00837E33">
          <w:rPr>
            <w:rFonts w:eastAsia="SimSun"/>
          </w:rPr>
          <w:t>General background</w:t>
        </w:r>
        <w:r>
          <w:tab/>
        </w:r>
        <w:r>
          <w:fldChar w:fldCharType="begin"/>
        </w:r>
        <w:r>
          <w:instrText xml:space="preserve"> PAGEREF _Toc129038152 \h </w:instrText>
        </w:r>
      </w:ins>
      <w:r>
        <w:fldChar w:fldCharType="separate"/>
      </w:r>
      <w:ins w:id="44" w:author="S5-232746" w:date="2023-03-06T23:35:00Z">
        <w:r>
          <w:t>13</w:t>
        </w:r>
        <w:r>
          <w:fldChar w:fldCharType="end"/>
        </w:r>
      </w:ins>
    </w:p>
    <w:p w14:paraId="3441287E" w14:textId="28B48FD7" w:rsidR="001F2D9C" w:rsidRDefault="001F2D9C">
      <w:pPr>
        <w:pStyle w:val="TOC2"/>
        <w:rPr>
          <w:ins w:id="45" w:author="S5-232746" w:date="2023-03-06T23:35:00Z"/>
          <w:rFonts w:asciiTheme="minorHAnsi" w:eastAsiaTheme="minorEastAsia" w:hAnsiTheme="minorHAnsi" w:cstheme="minorBidi"/>
          <w:sz w:val="22"/>
          <w:szCs w:val="22"/>
          <w:lang w:val="en-US"/>
        </w:rPr>
      </w:pPr>
      <w:ins w:id="46" w:author="S5-232746" w:date="2023-03-06T23:35:00Z">
        <w:r w:rsidRPr="00837E33">
          <w:rPr>
            <w:rFonts w:eastAsia="SimSun"/>
          </w:rPr>
          <w:t>4.1</w:t>
        </w:r>
        <w:r>
          <w:rPr>
            <w:rFonts w:asciiTheme="minorHAnsi" w:eastAsiaTheme="minorEastAsia" w:hAnsiTheme="minorHAnsi" w:cstheme="minorBidi"/>
            <w:sz w:val="22"/>
            <w:szCs w:val="22"/>
            <w:lang w:val="en-US"/>
          </w:rPr>
          <w:tab/>
        </w:r>
        <w:r w:rsidRPr="00837E33">
          <w:rPr>
            <w:rFonts w:eastAsia="SimSun"/>
          </w:rPr>
          <w:t>Background from GSMA</w:t>
        </w:r>
        <w:r>
          <w:tab/>
        </w:r>
        <w:r>
          <w:fldChar w:fldCharType="begin"/>
        </w:r>
        <w:r>
          <w:instrText xml:space="preserve"> PAGEREF _Toc129038153 \h </w:instrText>
        </w:r>
      </w:ins>
      <w:r>
        <w:fldChar w:fldCharType="separate"/>
      </w:r>
      <w:ins w:id="47" w:author="S5-232746" w:date="2023-03-06T23:35:00Z">
        <w:r>
          <w:t>13</w:t>
        </w:r>
        <w:r>
          <w:fldChar w:fldCharType="end"/>
        </w:r>
      </w:ins>
    </w:p>
    <w:p w14:paraId="42BB2AD0" w14:textId="503D0075" w:rsidR="001F2D9C" w:rsidRDefault="001F2D9C">
      <w:pPr>
        <w:pStyle w:val="TOC2"/>
        <w:rPr>
          <w:ins w:id="48" w:author="S5-232746" w:date="2023-03-06T23:35:00Z"/>
          <w:rFonts w:asciiTheme="minorHAnsi" w:eastAsiaTheme="minorEastAsia" w:hAnsiTheme="minorHAnsi" w:cstheme="minorBidi"/>
          <w:sz w:val="22"/>
          <w:szCs w:val="22"/>
          <w:lang w:val="en-US"/>
        </w:rPr>
      </w:pPr>
      <w:ins w:id="49" w:author="S5-232746" w:date="2023-03-06T23:35:00Z">
        <w:r w:rsidRPr="00837E33">
          <w:rPr>
            <w:rFonts w:eastAsia="SimSun"/>
          </w:rPr>
          <w:t>4.2</w:t>
        </w:r>
        <w:r>
          <w:rPr>
            <w:rFonts w:asciiTheme="minorHAnsi" w:eastAsiaTheme="minorEastAsia" w:hAnsiTheme="minorHAnsi" w:cstheme="minorBidi"/>
            <w:sz w:val="22"/>
            <w:szCs w:val="22"/>
            <w:lang w:val="en-US"/>
          </w:rPr>
          <w:tab/>
        </w:r>
        <w:r w:rsidRPr="00837E33">
          <w:rPr>
            <w:rFonts w:eastAsia="SimSun"/>
          </w:rPr>
          <w:t>Background from 3GPP network architecture</w:t>
        </w:r>
        <w:r>
          <w:tab/>
        </w:r>
        <w:r>
          <w:fldChar w:fldCharType="begin"/>
        </w:r>
        <w:r>
          <w:instrText xml:space="preserve"> PAGEREF _Toc129038154 \h </w:instrText>
        </w:r>
      </w:ins>
      <w:r>
        <w:fldChar w:fldCharType="separate"/>
      </w:r>
      <w:ins w:id="50" w:author="S5-232746" w:date="2023-03-06T23:35:00Z">
        <w:r>
          <w:t>14</w:t>
        </w:r>
        <w:r>
          <w:fldChar w:fldCharType="end"/>
        </w:r>
      </w:ins>
    </w:p>
    <w:p w14:paraId="21663A84" w14:textId="5031ECD1" w:rsidR="001F2D9C" w:rsidRDefault="001F2D9C">
      <w:pPr>
        <w:pStyle w:val="TOC2"/>
        <w:rPr>
          <w:ins w:id="51" w:author="S5-232746" w:date="2023-03-06T23:35:00Z"/>
          <w:rFonts w:asciiTheme="minorHAnsi" w:eastAsiaTheme="minorEastAsia" w:hAnsiTheme="minorHAnsi" w:cstheme="minorBidi"/>
          <w:sz w:val="22"/>
          <w:szCs w:val="22"/>
          <w:lang w:val="en-US"/>
        </w:rPr>
      </w:pPr>
      <w:ins w:id="52" w:author="S5-232746" w:date="2023-03-06T23:35: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_Toc129038155 \h </w:instrText>
        </w:r>
      </w:ins>
      <w:r>
        <w:fldChar w:fldCharType="separate"/>
      </w:r>
      <w:ins w:id="53" w:author="S5-232746" w:date="2023-03-06T23:35:00Z">
        <w:r>
          <w:t>14</w:t>
        </w:r>
        <w:r>
          <w:fldChar w:fldCharType="end"/>
        </w:r>
      </w:ins>
    </w:p>
    <w:p w14:paraId="69DFA255" w14:textId="3AABC13A" w:rsidR="001F2D9C" w:rsidRDefault="001F2D9C">
      <w:pPr>
        <w:pStyle w:val="TOC2"/>
        <w:rPr>
          <w:ins w:id="54" w:author="S5-232746" w:date="2023-03-06T23:35:00Z"/>
          <w:rFonts w:asciiTheme="minorHAnsi" w:eastAsiaTheme="minorEastAsia" w:hAnsiTheme="minorHAnsi" w:cstheme="minorBidi"/>
          <w:sz w:val="22"/>
          <w:szCs w:val="22"/>
          <w:lang w:val="en-US"/>
        </w:rPr>
      </w:pPr>
      <w:ins w:id="55" w:author="S5-232746" w:date="2023-03-06T23:35: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_Toc129038156 \h </w:instrText>
        </w:r>
      </w:ins>
      <w:r>
        <w:fldChar w:fldCharType="separate"/>
      </w:r>
      <w:ins w:id="56" w:author="S5-232746" w:date="2023-03-06T23:35:00Z">
        <w:r>
          <w:t>15</w:t>
        </w:r>
        <w:r>
          <w:fldChar w:fldCharType="end"/>
        </w:r>
      </w:ins>
    </w:p>
    <w:p w14:paraId="4363828D" w14:textId="73AE1D51" w:rsidR="001F2D9C" w:rsidRDefault="001F2D9C">
      <w:pPr>
        <w:pStyle w:val="TOC2"/>
        <w:rPr>
          <w:ins w:id="57" w:author="S5-232746" w:date="2023-03-06T23:35:00Z"/>
          <w:rFonts w:asciiTheme="minorHAnsi" w:eastAsiaTheme="minorEastAsia" w:hAnsiTheme="minorHAnsi" w:cstheme="minorBidi"/>
          <w:sz w:val="22"/>
          <w:szCs w:val="22"/>
          <w:lang w:val="en-US"/>
        </w:rPr>
      </w:pPr>
      <w:ins w:id="58" w:author="S5-232746" w:date="2023-03-06T23:35:00Z">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_Toc129038157 \h </w:instrText>
        </w:r>
      </w:ins>
      <w:r>
        <w:fldChar w:fldCharType="separate"/>
      </w:r>
      <w:ins w:id="59" w:author="S5-232746" w:date="2023-03-06T23:35:00Z">
        <w:r>
          <w:t>15</w:t>
        </w:r>
        <w:r>
          <w:fldChar w:fldCharType="end"/>
        </w:r>
      </w:ins>
    </w:p>
    <w:p w14:paraId="5B9435BC" w14:textId="0C12F2FA" w:rsidR="001F2D9C" w:rsidRDefault="001F2D9C">
      <w:pPr>
        <w:pStyle w:val="TOC1"/>
        <w:rPr>
          <w:ins w:id="60" w:author="S5-232746" w:date="2023-03-06T23:35:00Z"/>
          <w:rFonts w:asciiTheme="minorHAnsi" w:eastAsiaTheme="minorEastAsia" w:hAnsiTheme="minorHAnsi" w:cstheme="minorBidi"/>
          <w:szCs w:val="22"/>
          <w:lang w:val="en-US"/>
        </w:rPr>
      </w:pPr>
      <w:ins w:id="61" w:author="S5-232746" w:date="2023-03-06T23:35: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_Toc129038158 \h </w:instrText>
        </w:r>
      </w:ins>
      <w:r>
        <w:fldChar w:fldCharType="separate"/>
      </w:r>
      <w:ins w:id="62" w:author="S5-232746" w:date="2023-03-06T23:35:00Z">
        <w:r>
          <w:t>15</w:t>
        </w:r>
        <w:r>
          <w:fldChar w:fldCharType="end"/>
        </w:r>
      </w:ins>
    </w:p>
    <w:p w14:paraId="5FDE5752" w14:textId="70E79067" w:rsidR="001F2D9C" w:rsidRDefault="001F2D9C">
      <w:pPr>
        <w:pStyle w:val="TOC1"/>
        <w:rPr>
          <w:ins w:id="63" w:author="S5-232746" w:date="2023-03-06T23:35:00Z"/>
          <w:rFonts w:asciiTheme="minorHAnsi" w:eastAsiaTheme="minorEastAsia" w:hAnsiTheme="minorHAnsi" w:cstheme="minorBidi"/>
          <w:szCs w:val="22"/>
          <w:lang w:val="en-US"/>
        </w:rPr>
      </w:pPr>
      <w:ins w:id="64" w:author="S5-232746" w:date="2023-03-06T23:35:00Z">
        <w:r>
          <w:t>6</w:t>
        </w:r>
        <w:r>
          <w:rPr>
            <w:rFonts w:asciiTheme="minorHAnsi" w:eastAsiaTheme="minorEastAsia" w:hAnsiTheme="minorHAnsi" w:cstheme="minorBidi"/>
            <w:szCs w:val="22"/>
            <w:lang w:val="en-US"/>
          </w:rPr>
          <w:tab/>
        </w:r>
        <w:r>
          <w:t>Key Issues</w:t>
        </w:r>
        <w:r>
          <w:tab/>
        </w:r>
        <w:r>
          <w:fldChar w:fldCharType="begin"/>
        </w:r>
        <w:r>
          <w:instrText xml:space="preserve"> PAGEREF _Toc129038159 \h </w:instrText>
        </w:r>
      </w:ins>
      <w:r>
        <w:fldChar w:fldCharType="separate"/>
      </w:r>
      <w:ins w:id="65" w:author="S5-232746" w:date="2023-03-06T23:35:00Z">
        <w:r>
          <w:t>16</w:t>
        </w:r>
        <w:r>
          <w:fldChar w:fldCharType="end"/>
        </w:r>
      </w:ins>
    </w:p>
    <w:p w14:paraId="6FC8BF73" w14:textId="6B36FDE6" w:rsidR="001F2D9C" w:rsidRDefault="001F2D9C">
      <w:pPr>
        <w:pStyle w:val="TOC2"/>
        <w:rPr>
          <w:ins w:id="66" w:author="S5-232746" w:date="2023-03-06T23:35:00Z"/>
          <w:rFonts w:asciiTheme="minorHAnsi" w:eastAsiaTheme="minorEastAsia" w:hAnsiTheme="minorHAnsi" w:cstheme="minorBidi"/>
          <w:sz w:val="22"/>
          <w:szCs w:val="22"/>
          <w:lang w:val="en-US"/>
        </w:rPr>
      </w:pPr>
      <w:ins w:id="67" w:author="S5-232746" w:date="2023-03-06T23:35: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_Toc129038160 \h </w:instrText>
        </w:r>
      </w:ins>
      <w:r>
        <w:fldChar w:fldCharType="separate"/>
      </w:r>
      <w:ins w:id="68" w:author="S5-232746" w:date="2023-03-06T23:35:00Z">
        <w:r>
          <w:t>16</w:t>
        </w:r>
        <w:r>
          <w:fldChar w:fldCharType="end"/>
        </w:r>
      </w:ins>
    </w:p>
    <w:p w14:paraId="036596BE" w14:textId="3B6B4CF9" w:rsidR="001F2D9C" w:rsidRDefault="001F2D9C">
      <w:pPr>
        <w:pStyle w:val="TOC3"/>
        <w:rPr>
          <w:ins w:id="69" w:author="S5-232746" w:date="2023-03-06T23:35:00Z"/>
          <w:rFonts w:asciiTheme="minorHAnsi" w:eastAsiaTheme="minorEastAsia" w:hAnsiTheme="minorHAnsi" w:cstheme="minorBidi"/>
          <w:sz w:val="22"/>
          <w:szCs w:val="22"/>
          <w:lang w:val="en-US"/>
        </w:rPr>
      </w:pPr>
      <w:ins w:id="70" w:author="S5-232746" w:date="2023-03-06T23:35: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_Toc129038161 \h </w:instrText>
        </w:r>
      </w:ins>
      <w:r>
        <w:fldChar w:fldCharType="separate"/>
      </w:r>
      <w:ins w:id="71" w:author="S5-232746" w:date="2023-03-06T23:35:00Z">
        <w:r>
          <w:t>16</w:t>
        </w:r>
        <w:r>
          <w:fldChar w:fldCharType="end"/>
        </w:r>
      </w:ins>
    </w:p>
    <w:p w14:paraId="6B54A327" w14:textId="53421BC2" w:rsidR="001F2D9C" w:rsidRDefault="001F2D9C">
      <w:pPr>
        <w:pStyle w:val="TOC3"/>
        <w:rPr>
          <w:ins w:id="72" w:author="S5-232746" w:date="2023-03-06T23:35:00Z"/>
          <w:rFonts w:asciiTheme="minorHAnsi" w:eastAsiaTheme="minorEastAsia" w:hAnsiTheme="minorHAnsi" w:cstheme="minorBidi"/>
          <w:sz w:val="22"/>
          <w:szCs w:val="22"/>
          <w:lang w:val="en-US"/>
        </w:rPr>
      </w:pPr>
      <w:ins w:id="73" w:author="S5-232746" w:date="2023-03-06T23:35:00Z">
        <w:r>
          <w:t>6.1.1</w:t>
        </w:r>
        <w:r>
          <w:rPr>
            <w:rFonts w:asciiTheme="minorHAnsi" w:eastAsiaTheme="minorEastAsia" w:hAnsiTheme="minorHAnsi" w:cstheme="minorBidi"/>
            <w:sz w:val="22"/>
            <w:szCs w:val="22"/>
            <w:lang w:val="en-US"/>
          </w:rPr>
          <w:tab/>
        </w:r>
        <w:r>
          <w:t>Solution#1.1</w:t>
        </w:r>
        <w:r w:rsidRPr="00837E33">
          <w:rPr>
            <w:rFonts w:eastAsia="SimSun"/>
          </w:rPr>
          <w:t xml:space="preserve"> New NetworkSliceConvergedCharging service</w:t>
        </w:r>
        <w:r>
          <w:t xml:space="preserve"> to NSACF – quota request beyond </w:t>
        </w:r>
        <w:r w:rsidRPr="00837E33">
          <w:rPr>
            <w:iCs/>
          </w:rPr>
          <w:t>"max Nb of Reg UEs"</w:t>
        </w:r>
        <w:r>
          <w:tab/>
        </w:r>
        <w:r>
          <w:fldChar w:fldCharType="begin"/>
        </w:r>
        <w:r>
          <w:instrText xml:space="preserve"> PAGEREF _Toc129038162 \h </w:instrText>
        </w:r>
      </w:ins>
      <w:r>
        <w:fldChar w:fldCharType="separate"/>
      </w:r>
      <w:ins w:id="74" w:author="S5-232746" w:date="2023-03-06T23:35:00Z">
        <w:r>
          <w:t>17</w:t>
        </w:r>
        <w:r>
          <w:fldChar w:fldCharType="end"/>
        </w:r>
      </w:ins>
    </w:p>
    <w:p w14:paraId="29040ED9" w14:textId="75870F67" w:rsidR="001F2D9C" w:rsidRDefault="001F2D9C">
      <w:pPr>
        <w:pStyle w:val="TOC4"/>
        <w:rPr>
          <w:ins w:id="75" w:author="S5-232746" w:date="2023-03-06T23:35:00Z"/>
          <w:rFonts w:asciiTheme="minorHAnsi" w:eastAsiaTheme="minorEastAsia" w:hAnsiTheme="minorHAnsi" w:cstheme="minorBidi"/>
          <w:sz w:val="22"/>
          <w:szCs w:val="22"/>
          <w:lang w:val="en-US"/>
        </w:rPr>
      </w:pPr>
      <w:ins w:id="76" w:author="S5-232746" w:date="2023-03-06T23:35:00Z">
        <w:r w:rsidRPr="00837E33">
          <w:rPr>
            <w:rFonts w:eastAsia="SimSun"/>
          </w:rPr>
          <w:t>6.1.1.1</w:t>
        </w:r>
        <w:r>
          <w:rPr>
            <w:rFonts w:asciiTheme="minorHAnsi" w:eastAsiaTheme="minorEastAsia" w:hAnsiTheme="minorHAnsi" w:cstheme="minorBidi"/>
            <w:sz w:val="22"/>
            <w:szCs w:val="22"/>
            <w:lang w:val="en-US"/>
          </w:rPr>
          <w:tab/>
        </w:r>
        <w:r w:rsidRPr="00837E33">
          <w:rPr>
            <w:rFonts w:eastAsia="SimSun"/>
          </w:rPr>
          <w:t>Procedure Description</w:t>
        </w:r>
        <w:r>
          <w:tab/>
        </w:r>
        <w:r>
          <w:fldChar w:fldCharType="begin"/>
        </w:r>
        <w:r>
          <w:instrText xml:space="preserve"> PAGEREF _Toc129038163 \h </w:instrText>
        </w:r>
      </w:ins>
      <w:r>
        <w:fldChar w:fldCharType="separate"/>
      </w:r>
      <w:ins w:id="77" w:author="S5-232746" w:date="2023-03-06T23:35:00Z">
        <w:r>
          <w:t>17</w:t>
        </w:r>
        <w:r>
          <w:fldChar w:fldCharType="end"/>
        </w:r>
      </w:ins>
    </w:p>
    <w:p w14:paraId="1BBA6217" w14:textId="16AD1085" w:rsidR="001F2D9C" w:rsidRDefault="001F2D9C">
      <w:pPr>
        <w:pStyle w:val="TOC4"/>
        <w:rPr>
          <w:ins w:id="78" w:author="S5-232746" w:date="2023-03-06T23:35:00Z"/>
          <w:rFonts w:asciiTheme="minorHAnsi" w:eastAsiaTheme="minorEastAsia" w:hAnsiTheme="minorHAnsi" w:cstheme="minorBidi"/>
          <w:sz w:val="22"/>
          <w:szCs w:val="22"/>
          <w:lang w:val="en-US"/>
        </w:rPr>
      </w:pPr>
      <w:ins w:id="79" w:author="S5-232746" w:date="2023-03-06T23:35:00Z">
        <w:r w:rsidRPr="00837E33">
          <w:rPr>
            <w:rFonts w:eastAsia="SimSun"/>
          </w:rPr>
          <w:t>6.1.1.2</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_Toc129038164 \h </w:instrText>
        </w:r>
      </w:ins>
      <w:r>
        <w:fldChar w:fldCharType="separate"/>
      </w:r>
      <w:ins w:id="80" w:author="S5-232746" w:date="2023-03-06T23:35:00Z">
        <w:r>
          <w:t>18</w:t>
        </w:r>
        <w:r>
          <w:fldChar w:fldCharType="end"/>
        </w:r>
      </w:ins>
    </w:p>
    <w:p w14:paraId="5851DC3A" w14:textId="1F7E443C" w:rsidR="001F2D9C" w:rsidRDefault="001F2D9C">
      <w:pPr>
        <w:pStyle w:val="TOC3"/>
        <w:rPr>
          <w:ins w:id="81" w:author="S5-232746" w:date="2023-03-06T23:35:00Z"/>
          <w:rFonts w:asciiTheme="minorHAnsi" w:eastAsiaTheme="minorEastAsia" w:hAnsiTheme="minorHAnsi" w:cstheme="minorBidi"/>
          <w:sz w:val="22"/>
          <w:szCs w:val="22"/>
          <w:lang w:val="en-US"/>
        </w:rPr>
      </w:pPr>
      <w:ins w:id="82" w:author="S5-232746" w:date="2023-03-06T23:35:00Z">
        <w:r w:rsidRPr="00837E33">
          <w:rPr>
            <w:rFonts w:eastAsia="SimSun"/>
          </w:rPr>
          <w:t>6.1.2</w:t>
        </w:r>
        <w:r>
          <w:rPr>
            <w:rFonts w:asciiTheme="minorHAnsi" w:eastAsiaTheme="minorEastAsia" w:hAnsiTheme="minorHAnsi" w:cstheme="minorBidi"/>
            <w:sz w:val="22"/>
            <w:szCs w:val="22"/>
            <w:lang w:val="en-US"/>
          </w:rPr>
          <w:tab/>
        </w:r>
        <w:r w:rsidRPr="00837E33">
          <w:rPr>
            <w:rFonts w:eastAsia="SimSun"/>
          </w:rPr>
          <w:t>Solution#1.2 NSACF (CTF) - Event based charging</w:t>
        </w:r>
        <w:r>
          <w:tab/>
        </w:r>
        <w:r>
          <w:fldChar w:fldCharType="begin"/>
        </w:r>
        <w:r>
          <w:instrText xml:space="preserve"> PAGEREF _Toc129038165 \h </w:instrText>
        </w:r>
      </w:ins>
      <w:r>
        <w:fldChar w:fldCharType="separate"/>
      </w:r>
      <w:ins w:id="83" w:author="S5-232746" w:date="2023-03-06T23:35:00Z">
        <w:r>
          <w:t>20</w:t>
        </w:r>
        <w:r>
          <w:fldChar w:fldCharType="end"/>
        </w:r>
      </w:ins>
    </w:p>
    <w:p w14:paraId="577A8F09" w14:textId="343421A6" w:rsidR="001F2D9C" w:rsidRDefault="001F2D9C">
      <w:pPr>
        <w:pStyle w:val="TOC4"/>
        <w:rPr>
          <w:ins w:id="84" w:author="S5-232746" w:date="2023-03-06T23:35:00Z"/>
          <w:rFonts w:asciiTheme="minorHAnsi" w:eastAsiaTheme="minorEastAsia" w:hAnsiTheme="minorHAnsi" w:cstheme="minorBidi"/>
          <w:sz w:val="22"/>
          <w:szCs w:val="22"/>
          <w:lang w:val="en-US"/>
        </w:rPr>
      </w:pPr>
      <w:ins w:id="85" w:author="S5-232746" w:date="2023-03-06T23:35:00Z">
        <w:r w:rsidRPr="00837E33">
          <w:rPr>
            <w:rFonts w:eastAsia="SimSun"/>
          </w:rPr>
          <w:t>6.1.2.1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_Toc129038166 \h </w:instrText>
        </w:r>
      </w:ins>
      <w:r>
        <w:fldChar w:fldCharType="separate"/>
      </w:r>
      <w:ins w:id="86" w:author="S5-232746" w:date="2023-03-06T23:35:00Z">
        <w:r>
          <w:t>20</w:t>
        </w:r>
        <w:r>
          <w:fldChar w:fldCharType="end"/>
        </w:r>
      </w:ins>
    </w:p>
    <w:p w14:paraId="13CE30AD" w14:textId="56925ADA" w:rsidR="001F2D9C" w:rsidRDefault="001F2D9C">
      <w:pPr>
        <w:pStyle w:val="TOC4"/>
        <w:rPr>
          <w:ins w:id="87" w:author="S5-232746" w:date="2023-03-06T23:35:00Z"/>
          <w:rFonts w:asciiTheme="minorHAnsi" w:eastAsiaTheme="minorEastAsia" w:hAnsiTheme="minorHAnsi" w:cstheme="minorBidi"/>
          <w:sz w:val="22"/>
          <w:szCs w:val="22"/>
          <w:lang w:val="en-US"/>
        </w:rPr>
      </w:pPr>
      <w:ins w:id="88" w:author="S5-232746" w:date="2023-03-06T23:35:00Z">
        <w:r w:rsidRPr="00837E33">
          <w:rPr>
            <w:rFonts w:eastAsia="SimSun"/>
          </w:rPr>
          <w:t>6.1.2.2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_Toc129038167 \h </w:instrText>
        </w:r>
      </w:ins>
      <w:r>
        <w:fldChar w:fldCharType="separate"/>
      </w:r>
      <w:ins w:id="89" w:author="S5-232746" w:date="2023-03-06T23:35:00Z">
        <w:r>
          <w:t>20</w:t>
        </w:r>
        <w:r>
          <w:fldChar w:fldCharType="end"/>
        </w:r>
      </w:ins>
    </w:p>
    <w:p w14:paraId="682E1F9B" w14:textId="3BF61797" w:rsidR="001F2D9C" w:rsidRDefault="001F2D9C">
      <w:pPr>
        <w:pStyle w:val="TOC4"/>
        <w:rPr>
          <w:ins w:id="90" w:author="S5-232746" w:date="2023-03-06T23:35:00Z"/>
          <w:rFonts w:asciiTheme="minorHAnsi" w:eastAsiaTheme="minorEastAsia" w:hAnsiTheme="minorHAnsi" w:cstheme="minorBidi"/>
          <w:sz w:val="22"/>
          <w:szCs w:val="22"/>
          <w:lang w:val="en-US"/>
        </w:rPr>
      </w:pPr>
      <w:ins w:id="91" w:author="S5-232746" w:date="2023-03-06T23:35:00Z">
        <w:r w:rsidRPr="00837E33">
          <w:rPr>
            <w:rFonts w:eastAsia="SimSun"/>
          </w:rPr>
          <w:t>6.1.2.3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_Toc129038168 \h </w:instrText>
        </w:r>
      </w:ins>
      <w:r>
        <w:fldChar w:fldCharType="separate"/>
      </w:r>
      <w:ins w:id="92" w:author="S5-232746" w:date="2023-03-06T23:35:00Z">
        <w:r>
          <w:t>20</w:t>
        </w:r>
        <w:r>
          <w:fldChar w:fldCharType="end"/>
        </w:r>
      </w:ins>
    </w:p>
    <w:p w14:paraId="4C7F7771" w14:textId="710080C9" w:rsidR="001F2D9C" w:rsidRDefault="001F2D9C">
      <w:pPr>
        <w:pStyle w:val="TOC4"/>
        <w:rPr>
          <w:ins w:id="93" w:author="S5-232746" w:date="2023-03-06T23:35:00Z"/>
          <w:rFonts w:asciiTheme="minorHAnsi" w:eastAsiaTheme="minorEastAsia" w:hAnsiTheme="minorHAnsi" w:cstheme="minorBidi"/>
          <w:sz w:val="22"/>
          <w:szCs w:val="22"/>
          <w:lang w:val="en-US"/>
        </w:rPr>
      </w:pPr>
      <w:ins w:id="94" w:author="S5-232746" w:date="2023-03-06T23:35:00Z">
        <w:r w:rsidRPr="00837E33">
          <w:rPr>
            <w:rFonts w:eastAsia="SimSun"/>
          </w:rPr>
          <w:t>6.1.2.4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_Toc129038169 \h </w:instrText>
        </w:r>
      </w:ins>
      <w:r>
        <w:fldChar w:fldCharType="separate"/>
      </w:r>
      <w:ins w:id="95" w:author="S5-232746" w:date="2023-03-06T23:35:00Z">
        <w:r>
          <w:t>20</w:t>
        </w:r>
        <w:r>
          <w:fldChar w:fldCharType="end"/>
        </w:r>
      </w:ins>
    </w:p>
    <w:p w14:paraId="511606BD" w14:textId="3D6C0E1A" w:rsidR="001F2D9C" w:rsidRDefault="001F2D9C">
      <w:pPr>
        <w:pStyle w:val="TOC4"/>
        <w:rPr>
          <w:ins w:id="96" w:author="S5-232746" w:date="2023-03-06T23:35:00Z"/>
          <w:rFonts w:asciiTheme="minorHAnsi" w:eastAsiaTheme="minorEastAsia" w:hAnsiTheme="minorHAnsi" w:cstheme="minorBidi"/>
          <w:sz w:val="22"/>
          <w:szCs w:val="22"/>
          <w:lang w:val="en-US"/>
        </w:rPr>
      </w:pPr>
      <w:ins w:id="97" w:author="S5-232746" w:date="2023-03-06T23:35:00Z">
        <w:r w:rsidRPr="00837E33">
          <w:rPr>
            <w:rFonts w:eastAsia="SimSun"/>
          </w:rPr>
          <w:t>6.1.2.5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_Toc129038170 \h </w:instrText>
        </w:r>
      </w:ins>
      <w:r>
        <w:fldChar w:fldCharType="separate"/>
      </w:r>
      <w:ins w:id="98" w:author="S5-232746" w:date="2023-03-06T23:35:00Z">
        <w:r>
          <w:t>20</w:t>
        </w:r>
        <w:r>
          <w:fldChar w:fldCharType="end"/>
        </w:r>
      </w:ins>
    </w:p>
    <w:p w14:paraId="550D4E96" w14:textId="29D232C9" w:rsidR="001F2D9C" w:rsidRDefault="001F2D9C">
      <w:pPr>
        <w:pStyle w:val="TOC3"/>
        <w:rPr>
          <w:ins w:id="99" w:author="S5-232746" w:date="2023-03-06T23:35:00Z"/>
          <w:rFonts w:asciiTheme="minorHAnsi" w:eastAsiaTheme="minorEastAsia" w:hAnsiTheme="minorHAnsi" w:cstheme="minorBidi"/>
          <w:sz w:val="22"/>
          <w:szCs w:val="22"/>
          <w:lang w:val="en-US"/>
        </w:rPr>
      </w:pPr>
      <w:ins w:id="100" w:author="S5-232746" w:date="2023-03-06T23:35:00Z">
        <w:r w:rsidRPr="00837E33">
          <w:rPr>
            <w:rFonts w:eastAsia="SimSun"/>
          </w:rPr>
          <w:t>6.1.3</w:t>
        </w:r>
        <w:r>
          <w:rPr>
            <w:rFonts w:asciiTheme="minorHAnsi" w:eastAsiaTheme="minorEastAsia" w:hAnsiTheme="minorHAnsi" w:cstheme="minorBidi"/>
            <w:sz w:val="22"/>
            <w:szCs w:val="22"/>
            <w:lang w:val="en-US"/>
          </w:rPr>
          <w:tab/>
        </w:r>
        <w:r w:rsidRPr="00837E33">
          <w:rPr>
            <w:rFonts w:eastAsia="SimSun"/>
          </w:rPr>
          <w:t>Solution#1.3 NSACF (CTF) - Session based charging</w:t>
        </w:r>
        <w:r>
          <w:tab/>
        </w:r>
        <w:r>
          <w:fldChar w:fldCharType="begin"/>
        </w:r>
        <w:r>
          <w:instrText xml:space="preserve"> PAGEREF _Toc129038171 \h </w:instrText>
        </w:r>
      </w:ins>
      <w:r>
        <w:fldChar w:fldCharType="separate"/>
      </w:r>
      <w:ins w:id="101" w:author="S5-232746" w:date="2023-03-06T23:35:00Z">
        <w:r>
          <w:t>21</w:t>
        </w:r>
        <w:r>
          <w:fldChar w:fldCharType="end"/>
        </w:r>
      </w:ins>
    </w:p>
    <w:p w14:paraId="7A8CA6BB" w14:textId="6E030E77" w:rsidR="001F2D9C" w:rsidRDefault="001F2D9C">
      <w:pPr>
        <w:pStyle w:val="TOC4"/>
        <w:rPr>
          <w:ins w:id="102" w:author="S5-232746" w:date="2023-03-06T23:35:00Z"/>
          <w:rFonts w:asciiTheme="minorHAnsi" w:eastAsiaTheme="minorEastAsia" w:hAnsiTheme="minorHAnsi" w:cstheme="minorBidi"/>
          <w:sz w:val="22"/>
          <w:szCs w:val="22"/>
          <w:lang w:val="en-US"/>
        </w:rPr>
      </w:pPr>
      <w:ins w:id="103" w:author="S5-232746" w:date="2023-03-06T23:35:00Z">
        <w:r w:rsidRPr="00837E33">
          <w:rPr>
            <w:rFonts w:eastAsia="SimSun"/>
          </w:rPr>
          <w:t>6.1.3.1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_Toc129038172 \h </w:instrText>
        </w:r>
      </w:ins>
      <w:r>
        <w:fldChar w:fldCharType="separate"/>
      </w:r>
      <w:ins w:id="104" w:author="S5-232746" w:date="2023-03-06T23:35:00Z">
        <w:r>
          <w:t>21</w:t>
        </w:r>
        <w:r>
          <w:fldChar w:fldCharType="end"/>
        </w:r>
      </w:ins>
    </w:p>
    <w:p w14:paraId="00E556C3" w14:textId="72E19EC6" w:rsidR="001F2D9C" w:rsidRDefault="001F2D9C">
      <w:pPr>
        <w:pStyle w:val="TOC4"/>
        <w:rPr>
          <w:ins w:id="105" w:author="S5-232746" w:date="2023-03-06T23:35:00Z"/>
          <w:rFonts w:asciiTheme="minorHAnsi" w:eastAsiaTheme="minorEastAsia" w:hAnsiTheme="minorHAnsi" w:cstheme="minorBidi"/>
          <w:sz w:val="22"/>
          <w:szCs w:val="22"/>
          <w:lang w:val="en-US"/>
        </w:rPr>
      </w:pPr>
      <w:ins w:id="106" w:author="S5-232746" w:date="2023-03-06T23:35:00Z">
        <w:r w:rsidRPr="00837E33">
          <w:rPr>
            <w:rFonts w:eastAsia="SimSun"/>
          </w:rPr>
          <w:t>6.1.3.2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_Toc129038173 \h </w:instrText>
        </w:r>
      </w:ins>
      <w:r>
        <w:fldChar w:fldCharType="separate"/>
      </w:r>
      <w:ins w:id="107" w:author="S5-232746" w:date="2023-03-06T23:35:00Z">
        <w:r>
          <w:t>22</w:t>
        </w:r>
        <w:r>
          <w:fldChar w:fldCharType="end"/>
        </w:r>
      </w:ins>
    </w:p>
    <w:p w14:paraId="793E3002" w14:textId="49961E38" w:rsidR="001F2D9C" w:rsidRDefault="001F2D9C">
      <w:pPr>
        <w:pStyle w:val="TOC4"/>
        <w:rPr>
          <w:ins w:id="108" w:author="S5-232746" w:date="2023-03-06T23:35:00Z"/>
          <w:rFonts w:asciiTheme="minorHAnsi" w:eastAsiaTheme="minorEastAsia" w:hAnsiTheme="minorHAnsi" w:cstheme="minorBidi"/>
          <w:sz w:val="22"/>
          <w:szCs w:val="22"/>
          <w:lang w:val="en-US"/>
        </w:rPr>
      </w:pPr>
      <w:ins w:id="109" w:author="S5-232746" w:date="2023-03-06T23:35:00Z">
        <w:r w:rsidRPr="00837E33">
          <w:rPr>
            <w:rFonts w:eastAsia="SimSun"/>
          </w:rPr>
          <w:t>6.1.3.3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_Toc129038174 \h </w:instrText>
        </w:r>
      </w:ins>
      <w:r>
        <w:fldChar w:fldCharType="separate"/>
      </w:r>
      <w:ins w:id="110" w:author="S5-232746" w:date="2023-03-06T23:35:00Z">
        <w:r>
          <w:t>22</w:t>
        </w:r>
        <w:r>
          <w:fldChar w:fldCharType="end"/>
        </w:r>
      </w:ins>
    </w:p>
    <w:p w14:paraId="61C4AD45" w14:textId="17A759A7" w:rsidR="001F2D9C" w:rsidRDefault="001F2D9C">
      <w:pPr>
        <w:pStyle w:val="TOC4"/>
        <w:rPr>
          <w:ins w:id="111" w:author="S5-232746" w:date="2023-03-06T23:35:00Z"/>
          <w:rFonts w:asciiTheme="minorHAnsi" w:eastAsiaTheme="minorEastAsia" w:hAnsiTheme="minorHAnsi" w:cstheme="minorBidi"/>
          <w:sz w:val="22"/>
          <w:szCs w:val="22"/>
          <w:lang w:val="en-US"/>
        </w:rPr>
      </w:pPr>
      <w:ins w:id="112" w:author="S5-232746" w:date="2023-03-06T23:35:00Z">
        <w:r w:rsidRPr="00837E33">
          <w:rPr>
            <w:rFonts w:eastAsia="SimSun"/>
          </w:rPr>
          <w:t>6.1.3.4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_Toc129038175 \h </w:instrText>
        </w:r>
      </w:ins>
      <w:r>
        <w:fldChar w:fldCharType="separate"/>
      </w:r>
      <w:ins w:id="113" w:author="S5-232746" w:date="2023-03-06T23:35:00Z">
        <w:r>
          <w:t>22</w:t>
        </w:r>
        <w:r>
          <w:fldChar w:fldCharType="end"/>
        </w:r>
      </w:ins>
    </w:p>
    <w:p w14:paraId="51380EB3" w14:textId="3779E144" w:rsidR="001F2D9C" w:rsidRDefault="001F2D9C">
      <w:pPr>
        <w:pStyle w:val="TOC4"/>
        <w:rPr>
          <w:ins w:id="114" w:author="S5-232746" w:date="2023-03-06T23:35:00Z"/>
          <w:rFonts w:asciiTheme="minorHAnsi" w:eastAsiaTheme="minorEastAsia" w:hAnsiTheme="minorHAnsi" w:cstheme="minorBidi"/>
          <w:sz w:val="22"/>
          <w:szCs w:val="22"/>
          <w:lang w:val="en-US"/>
        </w:rPr>
      </w:pPr>
      <w:ins w:id="115" w:author="S5-232746" w:date="2023-03-06T23:35:00Z">
        <w:r w:rsidRPr="00837E33">
          <w:rPr>
            <w:rFonts w:eastAsia="SimSun"/>
          </w:rPr>
          <w:t>6.1.3.5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_Toc129038176 \h </w:instrText>
        </w:r>
      </w:ins>
      <w:r>
        <w:fldChar w:fldCharType="separate"/>
      </w:r>
      <w:ins w:id="116" w:author="S5-232746" w:date="2023-03-06T23:35:00Z">
        <w:r>
          <w:t>22</w:t>
        </w:r>
        <w:r>
          <w:fldChar w:fldCharType="end"/>
        </w:r>
      </w:ins>
    </w:p>
    <w:p w14:paraId="6E98D2AC" w14:textId="496AFF9A" w:rsidR="001F2D9C" w:rsidRDefault="001F2D9C">
      <w:pPr>
        <w:pStyle w:val="TOC4"/>
        <w:rPr>
          <w:ins w:id="117" w:author="S5-232746" w:date="2023-03-06T23:35:00Z"/>
          <w:rFonts w:asciiTheme="minorHAnsi" w:eastAsiaTheme="minorEastAsia" w:hAnsiTheme="minorHAnsi" w:cstheme="minorBidi"/>
          <w:sz w:val="22"/>
          <w:szCs w:val="22"/>
          <w:lang w:val="en-US"/>
        </w:rPr>
      </w:pPr>
      <w:ins w:id="118" w:author="S5-232746" w:date="2023-03-06T23:35: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_Toc129038177 \h </w:instrText>
        </w:r>
      </w:ins>
      <w:r>
        <w:fldChar w:fldCharType="separate"/>
      </w:r>
      <w:ins w:id="119" w:author="S5-232746" w:date="2023-03-06T23:35:00Z">
        <w:r>
          <w:t>24</w:t>
        </w:r>
        <w:r>
          <w:fldChar w:fldCharType="end"/>
        </w:r>
      </w:ins>
    </w:p>
    <w:p w14:paraId="77D71508" w14:textId="2F48109B" w:rsidR="001F2D9C" w:rsidRDefault="001F2D9C">
      <w:pPr>
        <w:pStyle w:val="TOC3"/>
        <w:rPr>
          <w:ins w:id="120" w:author="S5-232746" w:date="2023-03-06T23:35:00Z"/>
          <w:rFonts w:asciiTheme="minorHAnsi" w:eastAsiaTheme="minorEastAsia" w:hAnsiTheme="minorHAnsi" w:cstheme="minorBidi"/>
          <w:sz w:val="22"/>
          <w:szCs w:val="22"/>
          <w:lang w:val="en-US"/>
        </w:rPr>
      </w:pPr>
      <w:ins w:id="121" w:author="S5-232746" w:date="2023-03-06T23:35:00Z">
        <w:r w:rsidRPr="00837E33">
          <w:rPr>
            <w:rFonts w:eastAsia="SimSun"/>
          </w:rPr>
          <w:t>6.1.4</w:t>
        </w:r>
        <w:r>
          <w:rPr>
            <w:rFonts w:asciiTheme="minorHAnsi" w:eastAsiaTheme="minorEastAsia" w:hAnsiTheme="minorHAnsi" w:cstheme="minorBidi"/>
            <w:sz w:val="22"/>
            <w:szCs w:val="22"/>
            <w:lang w:val="en-US"/>
          </w:rPr>
          <w:tab/>
        </w:r>
        <w:r w:rsidRPr="00837E33">
          <w:rPr>
            <w:rFonts w:eastAsia="SimSun"/>
          </w:rPr>
          <w:t>Solution#1.4 NSACF and CEF - Event based charging</w:t>
        </w:r>
        <w:r>
          <w:tab/>
        </w:r>
        <w:r>
          <w:fldChar w:fldCharType="begin"/>
        </w:r>
        <w:r>
          <w:instrText xml:space="preserve"> PAGEREF _Toc129038178 \h </w:instrText>
        </w:r>
      </w:ins>
      <w:r>
        <w:fldChar w:fldCharType="separate"/>
      </w:r>
      <w:ins w:id="122" w:author="S5-232746" w:date="2023-03-06T23:35:00Z">
        <w:r>
          <w:t>25</w:t>
        </w:r>
        <w:r>
          <w:fldChar w:fldCharType="end"/>
        </w:r>
      </w:ins>
    </w:p>
    <w:p w14:paraId="114EBA30" w14:textId="3064646C" w:rsidR="001F2D9C" w:rsidRDefault="001F2D9C">
      <w:pPr>
        <w:pStyle w:val="TOC4"/>
        <w:rPr>
          <w:ins w:id="123" w:author="S5-232746" w:date="2023-03-06T23:35:00Z"/>
          <w:rFonts w:asciiTheme="minorHAnsi" w:eastAsiaTheme="minorEastAsia" w:hAnsiTheme="minorHAnsi" w:cstheme="minorBidi"/>
          <w:sz w:val="22"/>
          <w:szCs w:val="22"/>
          <w:lang w:val="en-US"/>
        </w:rPr>
      </w:pPr>
      <w:ins w:id="124" w:author="S5-232746" w:date="2023-03-06T23:35:00Z">
        <w:r w:rsidRPr="00837E33">
          <w:rPr>
            <w:rFonts w:eastAsia="SimSun"/>
          </w:rPr>
          <w:t>6.1.4.1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_Toc129038179 \h </w:instrText>
        </w:r>
      </w:ins>
      <w:r>
        <w:fldChar w:fldCharType="separate"/>
      </w:r>
      <w:ins w:id="125" w:author="S5-232746" w:date="2023-03-06T23:35:00Z">
        <w:r>
          <w:t>25</w:t>
        </w:r>
        <w:r>
          <w:fldChar w:fldCharType="end"/>
        </w:r>
      </w:ins>
    </w:p>
    <w:p w14:paraId="144974AB" w14:textId="779DC036" w:rsidR="001F2D9C" w:rsidRDefault="001F2D9C">
      <w:pPr>
        <w:pStyle w:val="TOC4"/>
        <w:rPr>
          <w:ins w:id="126" w:author="S5-232746" w:date="2023-03-06T23:35:00Z"/>
          <w:rFonts w:asciiTheme="minorHAnsi" w:eastAsiaTheme="minorEastAsia" w:hAnsiTheme="minorHAnsi" w:cstheme="minorBidi"/>
          <w:sz w:val="22"/>
          <w:szCs w:val="22"/>
          <w:lang w:val="en-US"/>
        </w:rPr>
      </w:pPr>
      <w:ins w:id="127" w:author="S5-232746" w:date="2023-03-06T23:35:00Z">
        <w:r w:rsidRPr="00837E33">
          <w:rPr>
            <w:rFonts w:eastAsia="SimSun"/>
          </w:rPr>
          <w:t>6.1.4.2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_Toc129038180 \h </w:instrText>
        </w:r>
      </w:ins>
      <w:r>
        <w:fldChar w:fldCharType="separate"/>
      </w:r>
      <w:ins w:id="128" w:author="S5-232746" w:date="2023-03-06T23:35:00Z">
        <w:r>
          <w:t>26</w:t>
        </w:r>
        <w:r>
          <w:fldChar w:fldCharType="end"/>
        </w:r>
      </w:ins>
    </w:p>
    <w:p w14:paraId="610D848F" w14:textId="734147C4" w:rsidR="001F2D9C" w:rsidRDefault="001F2D9C">
      <w:pPr>
        <w:pStyle w:val="TOC4"/>
        <w:rPr>
          <w:ins w:id="129" w:author="S5-232746" w:date="2023-03-06T23:35:00Z"/>
          <w:rFonts w:asciiTheme="minorHAnsi" w:eastAsiaTheme="minorEastAsia" w:hAnsiTheme="minorHAnsi" w:cstheme="minorBidi"/>
          <w:sz w:val="22"/>
          <w:szCs w:val="22"/>
          <w:lang w:val="en-US"/>
        </w:rPr>
      </w:pPr>
      <w:ins w:id="130" w:author="S5-232746" w:date="2023-03-06T23:35:00Z">
        <w:r w:rsidRPr="00837E33">
          <w:rPr>
            <w:rFonts w:eastAsia="SimSun"/>
          </w:rPr>
          <w:t>6.1.4.3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_Toc129038181 \h </w:instrText>
        </w:r>
      </w:ins>
      <w:r>
        <w:fldChar w:fldCharType="separate"/>
      </w:r>
      <w:ins w:id="131" w:author="S5-232746" w:date="2023-03-06T23:35:00Z">
        <w:r>
          <w:t>26</w:t>
        </w:r>
        <w:r>
          <w:fldChar w:fldCharType="end"/>
        </w:r>
      </w:ins>
    </w:p>
    <w:p w14:paraId="5EA343E1" w14:textId="5C6A0460" w:rsidR="001F2D9C" w:rsidRDefault="001F2D9C">
      <w:pPr>
        <w:pStyle w:val="TOC3"/>
        <w:rPr>
          <w:ins w:id="132" w:author="S5-232746" w:date="2023-03-06T23:35:00Z"/>
          <w:rFonts w:asciiTheme="minorHAnsi" w:eastAsiaTheme="minorEastAsia" w:hAnsiTheme="minorHAnsi" w:cstheme="minorBidi"/>
          <w:sz w:val="22"/>
          <w:szCs w:val="22"/>
          <w:lang w:val="en-US"/>
        </w:rPr>
      </w:pPr>
      <w:ins w:id="133" w:author="S5-232746" w:date="2023-03-06T23:35:00Z">
        <w:r w:rsidRPr="00837E33">
          <w:rPr>
            <w:rFonts w:eastAsia="SimSun"/>
          </w:rPr>
          <w:t>6.1.5</w:t>
        </w:r>
        <w:r>
          <w:rPr>
            <w:rFonts w:asciiTheme="minorHAnsi" w:eastAsiaTheme="minorEastAsia" w:hAnsiTheme="minorHAnsi" w:cstheme="minorBidi"/>
            <w:sz w:val="22"/>
            <w:szCs w:val="22"/>
            <w:lang w:val="en-US"/>
          </w:rPr>
          <w:tab/>
        </w:r>
        <w:r w:rsidRPr="00837E33">
          <w:rPr>
            <w:rFonts w:eastAsia="SimSun"/>
          </w:rPr>
          <w:t>Solution#1.5 NSACF and CEF - Session based charging</w:t>
        </w:r>
        <w:r>
          <w:tab/>
        </w:r>
        <w:r>
          <w:fldChar w:fldCharType="begin"/>
        </w:r>
        <w:r>
          <w:instrText xml:space="preserve"> PAGEREF _Toc129038182 \h </w:instrText>
        </w:r>
      </w:ins>
      <w:r>
        <w:fldChar w:fldCharType="separate"/>
      </w:r>
      <w:ins w:id="134" w:author="S5-232746" w:date="2023-03-06T23:35:00Z">
        <w:r>
          <w:t>27</w:t>
        </w:r>
        <w:r>
          <w:fldChar w:fldCharType="end"/>
        </w:r>
      </w:ins>
    </w:p>
    <w:p w14:paraId="386FF817" w14:textId="7EAD62DF" w:rsidR="001F2D9C" w:rsidRDefault="001F2D9C">
      <w:pPr>
        <w:pStyle w:val="TOC4"/>
        <w:rPr>
          <w:ins w:id="135" w:author="S5-232746" w:date="2023-03-06T23:35:00Z"/>
          <w:rFonts w:asciiTheme="minorHAnsi" w:eastAsiaTheme="minorEastAsia" w:hAnsiTheme="minorHAnsi" w:cstheme="minorBidi"/>
          <w:sz w:val="22"/>
          <w:szCs w:val="22"/>
          <w:lang w:val="en-US"/>
        </w:rPr>
      </w:pPr>
      <w:ins w:id="136" w:author="S5-232746" w:date="2023-03-06T23:35:00Z">
        <w:r w:rsidRPr="00837E33">
          <w:rPr>
            <w:rFonts w:eastAsia="SimSun"/>
          </w:rPr>
          <w:t>6.1.5.1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_Toc129038183 \h </w:instrText>
        </w:r>
      </w:ins>
      <w:r>
        <w:fldChar w:fldCharType="separate"/>
      </w:r>
      <w:ins w:id="137" w:author="S5-232746" w:date="2023-03-06T23:35:00Z">
        <w:r>
          <w:t>27</w:t>
        </w:r>
        <w:r>
          <w:fldChar w:fldCharType="end"/>
        </w:r>
      </w:ins>
    </w:p>
    <w:p w14:paraId="3A8D4CAB" w14:textId="3D7C4392" w:rsidR="001F2D9C" w:rsidRDefault="001F2D9C">
      <w:pPr>
        <w:pStyle w:val="TOC4"/>
        <w:rPr>
          <w:ins w:id="138" w:author="S5-232746" w:date="2023-03-06T23:35:00Z"/>
          <w:rFonts w:asciiTheme="minorHAnsi" w:eastAsiaTheme="minorEastAsia" w:hAnsiTheme="minorHAnsi" w:cstheme="minorBidi"/>
          <w:sz w:val="22"/>
          <w:szCs w:val="22"/>
          <w:lang w:val="en-US"/>
        </w:rPr>
      </w:pPr>
      <w:ins w:id="139" w:author="S5-232746" w:date="2023-03-06T23:35:00Z">
        <w:r w:rsidRPr="00837E33">
          <w:rPr>
            <w:rFonts w:eastAsia="SimSun"/>
          </w:rPr>
          <w:t>6.1.5.2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_Toc129038184 \h </w:instrText>
        </w:r>
      </w:ins>
      <w:r>
        <w:fldChar w:fldCharType="separate"/>
      </w:r>
      <w:ins w:id="140" w:author="S5-232746" w:date="2023-03-06T23:35:00Z">
        <w:r>
          <w:t>27</w:t>
        </w:r>
        <w:r>
          <w:fldChar w:fldCharType="end"/>
        </w:r>
      </w:ins>
    </w:p>
    <w:p w14:paraId="59C30C71" w14:textId="5ECE43D8" w:rsidR="001F2D9C" w:rsidRDefault="001F2D9C">
      <w:pPr>
        <w:pStyle w:val="TOC4"/>
        <w:rPr>
          <w:ins w:id="141" w:author="S5-232746" w:date="2023-03-06T23:35:00Z"/>
          <w:rFonts w:asciiTheme="minorHAnsi" w:eastAsiaTheme="minorEastAsia" w:hAnsiTheme="minorHAnsi" w:cstheme="minorBidi"/>
          <w:sz w:val="22"/>
          <w:szCs w:val="22"/>
          <w:lang w:val="en-US"/>
        </w:rPr>
      </w:pPr>
      <w:ins w:id="142" w:author="S5-232746" w:date="2023-03-06T23:35:00Z">
        <w:r w:rsidRPr="00837E33">
          <w:rPr>
            <w:rFonts w:eastAsia="SimSun"/>
          </w:rPr>
          <w:t>6.1.5.3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_Toc129038185 \h </w:instrText>
        </w:r>
      </w:ins>
      <w:r>
        <w:fldChar w:fldCharType="separate"/>
      </w:r>
      <w:ins w:id="143" w:author="S5-232746" w:date="2023-03-06T23:35:00Z">
        <w:r>
          <w:t>27</w:t>
        </w:r>
        <w:r>
          <w:fldChar w:fldCharType="end"/>
        </w:r>
      </w:ins>
    </w:p>
    <w:p w14:paraId="2AC14077" w14:textId="6BE4E16A" w:rsidR="001F2D9C" w:rsidRDefault="001F2D9C">
      <w:pPr>
        <w:pStyle w:val="TOC3"/>
        <w:rPr>
          <w:ins w:id="144" w:author="S5-232746" w:date="2023-03-06T23:35:00Z"/>
          <w:rFonts w:asciiTheme="minorHAnsi" w:eastAsiaTheme="minorEastAsia" w:hAnsiTheme="minorHAnsi" w:cstheme="minorBidi"/>
          <w:sz w:val="22"/>
          <w:szCs w:val="22"/>
          <w:lang w:val="en-US"/>
        </w:rPr>
      </w:pPr>
      <w:ins w:id="145" w:author="S5-232746" w:date="2023-03-06T23:35:00Z">
        <w:r w:rsidRPr="00837E33">
          <w:rPr>
            <w:lang w:val="fr-FR"/>
          </w:rPr>
          <w:t>6.1.6</w:t>
        </w:r>
        <w:r>
          <w:rPr>
            <w:rFonts w:asciiTheme="minorHAnsi" w:eastAsiaTheme="minorEastAsia" w:hAnsiTheme="minorHAnsi" w:cstheme="minorBidi"/>
            <w:sz w:val="22"/>
            <w:szCs w:val="22"/>
            <w:lang w:val="en-US"/>
          </w:rPr>
          <w:tab/>
        </w:r>
        <w:r w:rsidRPr="00837E33">
          <w:rPr>
            <w:lang w:val="fr-FR"/>
          </w:rPr>
          <w:t>Solution#1.6 New NSACF (CTF) – NS_quota management by CCS</w:t>
        </w:r>
        <w:r>
          <w:tab/>
        </w:r>
        <w:r>
          <w:fldChar w:fldCharType="begin"/>
        </w:r>
        <w:r>
          <w:instrText xml:space="preserve"> PAGEREF _Toc129038186 \h </w:instrText>
        </w:r>
      </w:ins>
      <w:r>
        <w:fldChar w:fldCharType="separate"/>
      </w:r>
      <w:ins w:id="146" w:author="S5-232746" w:date="2023-03-06T23:35:00Z">
        <w:r>
          <w:t>28</w:t>
        </w:r>
        <w:r>
          <w:fldChar w:fldCharType="end"/>
        </w:r>
      </w:ins>
    </w:p>
    <w:p w14:paraId="52D2E0E8" w14:textId="36AC822A" w:rsidR="001F2D9C" w:rsidRDefault="001F2D9C">
      <w:pPr>
        <w:pStyle w:val="TOC4"/>
        <w:rPr>
          <w:ins w:id="147" w:author="S5-232746" w:date="2023-03-06T23:35:00Z"/>
          <w:rFonts w:asciiTheme="minorHAnsi" w:eastAsiaTheme="minorEastAsia" w:hAnsiTheme="minorHAnsi" w:cstheme="minorBidi"/>
          <w:sz w:val="22"/>
          <w:szCs w:val="22"/>
          <w:lang w:val="en-US"/>
        </w:rPr>
      </w:pPr>
      <w:ins w:id="148" w:author="S5-232746" w:date="2023-03-06T23:35:00Z">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_Toc129038187 \h </w:instrText>
        </w:r>
      </w:ins>
      <w:r>
        <w:fldChar w:fldCharType="separate"/>
      </w:r>
      <w:ins w:id="149" w:author="S5-232746" w:date="2023-03-06T23:35:00Z">
        <w:r>
          <w:t>28</w:t>
        </w:r>
        <w:r>
          <w:fldChar w:fldCharType="end"/>
        </w:r>
      </w:ins>
    </w:p>
    <w:p w14:paraId="7F0B0FA6" w14:textId="0B3BBF21" w:rsidR="001F2D9C" w:rsidRDefault="001F2D9C">
      <w:pPr>
        <w:pStyle w:val="TOC4"/>
        <w:rPr>
          <w:ins w:id="150" w:author="S5-232746" w:date="2023-03-06T23:35:00Z"/>
          <w:rFonts w:asciiTheme="minorHAnsi" w:eastAsiaTheme="minorEastAsia" w:hAnsiTheme="minorHAnsi" w:cstheme="minorBidi"/>
          <w:sz w:val="22"/>
          <w:szCs w:val="22"/>
          <w:lang w:val="en-US"/>
        </w:rPr>
      </w:pPr>
      <w:ins w:id="151" w:author="S5-232746" w:date="2023-03-06T23:35:00Z">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_Toc129038188 \h </w:instrText>
        </w:r>
      </w:ins>
      <w:r>
        <w:fldChar w:fldCharType="separate"/>
      </w:r>
      <w:ins w:id="152" w:author="S5-232746" w:date="2023-03-06T23:35:00Z">
        <w:r>
          <w:t>28</w:t>
        </w:r>
        <w:r>
          <w:fldChar w:fldCharType="end"/>
        </w:r>
      </w:ins>
    </w:p>
    <w:p w14:paraId="66645EAB" w14:textId="4E341565" w:rsidR="001F2D9C" w:rsidRDefault="001F2D9C">
      <w:pPr>
        <w:pStyle w:val="TOC4"/>
        <w:rPr>
          <w:ins w:id="153" w:author="S5-232746" w:date="2023-03-06T23:35:00Z"/>
          <w:rFonts w:asciiTheme="minorHAnsi" w:eastAsiaTheme="minorEastAsia" w:hAnsiTheme="minorHAnsi" w:cstheme="minorBidi"/>
          <w:sz w:val="22"/>
          <w:szCs w:val="22"/>
          <w:lang w:val="en-US"/>
        </w:rPr>
      </w:pPr>
      <w:ins w:id="154" w:author="S5-232746" w:date="2023-03-06T23:35:00Z">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_Toc129038189 \h </w:instrText>
        </w:r>
      </w:ins>
      <w:r>
        <w:fldChar w:fldCharType="separate"/>
      </w:r>
      <w:ins w:id="155" w:author="S5-232746" w:date="2023-03-06T23:35:00Z">
        <w:r>
          <w:t>28</w:t>
        </w:r>
        <w:r>
          <w:fldChar w:fldCharType="end"/>
        </w:r>
      </w:ins>
    </w:p>
    <w:p w14:paraId="3390C0A1" w14:textId="7780EC36" w:rsidR="001F2D9C" w:rsidRDefault="001F2D9C">
      <w:pPr>
        <w:pStyle w:val="TOC3"/>
        <w:rPr>
          <w:ins w:id="156" w:author="S5-232746" w:date="2023-03-06T23:35:00Z"/>
          <w:rFonts w:asciiTheme="minorHAnsi" w:eastAsiaTheme="minorEastAsia" w:hAnsiTheme="minorHAnsi" w:cstheme="minorBidi"/>
          <w:sz w:val="22"/>
          <w:szCs w:val="22"/>
          <w:lang w:val="en-US"/>
        </w:rPr>
      </w:pPr>
      <w:ins w:id="157" w:author="S5-232746" w:date="2023-03-06T23:35:00Z">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_Toc129038190 \h </w:instrText>
        </w:r>
      </w:ins>
      <w:r>
        <w:fldChar w:fldCharType="separate"/>
      </w:r>
      <w:ins w:id="158" w:author="S5-232746" w:date="2023-03-06T23:35:00Z">
        <w:r>
          <w:t>30</w:t>
        </w:r>
        <w:r>
          <w:fldChar w:fldCharType="end"/>
        </w:r>
      </w:ins>
    </w:p>
    <w:p w14:paraId="533AB9A7" w14:textId="35D7D4AD" w:rsidR="001F2D9C" w:rsidRDefault="001F2D9C">
      <w:pPr>
        <w:pStyle w:val="TOC3"/>
        <w:rPr>
          <w:ins w:id="159" w:author="S5-232746" w:date="2023-03-06T23:35:00Z"/>
          <w:rFonts w:asciiTheme="minorHAnsi" w:eastAsiaTheme="minorEastAsia" w:hAnsiTheme="minorHAnsi" w:cstheme="minorBidi"/>
          <w:sz w:val="22"/>
          <w:szCs w:val="22"/>
          <w:lang w:val="en-US"/>
        </w:rPr>
      </w:pPr>
      <w:ins w:id="160" w:author="S5-232746" w:date="2023-03-06T23:35:00Z">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_Toc129038191 \h </w:instrText>
        </w:r>
      </w:ins>
      <w:r>
        <w:fldChar w:fldCharType="separate"/>
      </w:r>
      <w:ins w:id="161" w:author="S5-232746" w:date="2023-03-06T23:35:00Z">
        <w:r>
          <w:t>31</w:t>
        </w:r>
        <w:r>
          <w:fldChar w:fldCharType="end"/>
        </w:r>
      </w:ins>
    </w:p>
    <w:p w14:paraId="0EF11B5B" w14:textId="13122A59" w:rsidR="001F2D9C" w:rsidRDefault="001F2D9C">
      <w:pPr>
        <w:pStyle w:val="TOC2"/>
        <w:rPr>
          <w:ins w:id="162" w:author="S5-232746" w:date="2023-03-06T23:35:00Z"/>
          <w:rFonts w:asciiTheme="minorHAnsi" w:eastAsiaTheme="minorEastAsia" w:hAnsiTheme="minorHAnsi" w:cstheme="minorBidi"/>
          <w:sz w:val="22"/>
          <w:szCs w:val="22"/>
          <w:lang w:val="en-US"/>
        </w:rPr>
      </w:pPr>
      <w:ins w:id="163" w:author="S5-232746" w:date="2023-03-06T23:35:00Z">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_Toc129038192 \h </w:instrText>
        </w:r>
      </w:ins>
      <w:r>
        <w:fldChar w:fldCharType="separate"/>
      </w:r>
      <w:ins w:id="164" w:author="S5-232746" w:date="2023-03-06T23:35:00Z">
        <w:r>
          <w:t>32</w:t>
        </w:r>
        <w:r>
          <w:fldChar w:fldCharType="end"/>
        </w:r>
      </w:ins>
    </w:p>
    <w:p w14:paraId="52B323CF" w14:textId="2F4476C6" w:rsidR="001F2D9C" w:rsidRDefault="001F2D9C">
      <w:pPr>
        <w:pStyle w:val="TOC3"/>
        <w:rPr>
          <w:ins w:id="165" w:author="S5-232746" w:date="2023-03-06T23:35:00Z"/>
          <w:rFonts w:asciiTheme="minorHAnsi" w:eastAsiaTheme="minorEastAsia" w:hAnsiTheme="minorHAnsi" w:cstheme="minorBidi"/>
          <w:sz w:val="22"/>
          <w:szCs w:val="22"/>
          <w:lang w:val="en-US"/>
        </w:rPr>
      </w:pPr>
      <w:ins w:id="166" w:author="S5-232746" w:date="2023-03-06T23:35: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_Toc129038193 \h </w:instrText>
        </w:r>
      </w:ins>
      <w:r>
        <w:fldChar w:fldCharType="separate"/>
      </w:r>
      <w:ins w:id="167" w:author="S5-232746" w:date="2023-03-06T23:35:00Z">
        <w:r>
          <w:t>32</w:t>
        </w:r>
        <w:r>
          <w:fldChar w:fldCharType="end"/>
        </w:r>
      </w:ins>
    </w:p>
    <w:p w14:paraId="3D71AD6B" w14:textId="7C14B572" w:rsidR="001F2D9C" w:rsidRDefault="001F2D9C">
      <w:pPr>
        <w:pStyle w:val="TOC3"/>
        <w:rPr>
          <w:ins w:id="168" w:author="S5-232746" w:date="2023-03-06T23:35:00Z"/>
          <w:rFonts w:asciiTheme="minorHAnsi" w:eastAsiaTheme="minorEastAsia" w:hAnsiTheme="minorHAnsi" w:cstheme="minorBidi"/>
          <w:sz w:val="22"/>
          <w:szCs w:val="22"/>
          <w:lang w:val="en-US"/>
        </w:rPr>
      </w:pPr>
      <w:ins w:id="169" w:author="S5-232746" w:date="2023-03-06T23:35: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_Toc129038194 \h </w:instrText>
        </w:r>
      </w:ins>
      <w:r>
        <w:fldChar w:fldCharType="separate"/>
      </w:r>
      <w:ins w:id="170" w:author="S5-232746" w:date="2023-03-06T23:35:00Z">
        <w:r>
          <w:t>32</w:t>
        </w:r>
        <w:r>
          <w:fldChar w:fldCharType="end"/>
        </w:r>
      </w:ins>
    </w:p>
    <w:p w14:paraId="4D16A6F4" w14:textId="28E9BA0D" w:rsidR="001F2D9C" w:rsidRDefault="001F2D9C">
      <w:pPr>
        <w:pStyle w:val="TOC4"/>
        <w:rPr>
          <w:ins w:id="171" w:author="S5-232746" w:date="2023-03-06T23:35:00Z"/>
          <w:rFonts w:asciiTheme="minorHAnsi" w:eastAsiaTheme="minorEastAsia" w:hAnsiTheme="minorHAnsi" w:cstheme="minorBidi"/>
          <w:sz w:val="22"/>
          <w:szCs w:val="22"/>
          <w:lang w:val="en-US"/>
        </w:rPr>
      </w:pPr>
      <w:ins w:id="172" w:author="S5-232746" w:date="2023-03-06T23:35: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_Toc129038195 \h </w:instrText>
        </w:r>
      </w:ins>
      <w:r>
        <w:fldChar w:fldCharType="separate"/>
      </w:r>
      <w:ins w:id="173" w:author="S5-232746" w:date="2023-03-06T23:35:00Z">
        <w:r>
          <w:t>32</w:t>
        </w:r>
        <w:r>
          <w:fldChar w:fldCharType="end"/>
        </w:r>
      </w:ins>
    </w:p>
    <w:p w14:paraId="790FCA9C" w14:textId="4D03F923" w:rsidR="001F2D9C" w:rsidRDefault="001F2D9C">
      <w:pPr>
        <w:pStyle w:val="TOC3"/>
        <w:rPr>
          <w:ins w:id="174" w:author="S5-232746" w:date="2023-03-06T23:35:00Z"/>
          <w:rFonts w:asciiTheme="minorHAnsi" w:eastAsiaTheme="minorEastAsia" w:hAnsiTheme="minorHAnsi" w:cstheme="minorBidi"/>
          <w:sz w:val="22"/>
          <w:szCs w:val="22"/>
          <w:lang w:val="en-US"/>
        </w:rPr>
      </w:pPr>
      <w:ins w:id="175" w:author="S5-232746" w:date="2023-03-06T23:35:00Z">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_Toc129038196 \h </w:instrText>
        </w:r>
      </w:ins>
      <w:r>
        <w:fldChar w:fldCharType="separate"/>
      </w:r>
      <w:ins w:id="176" w:author="S5-232746" w:date="2023-03-06T23:35:00Z">
        <w:r>
          <w:t>33</w:t>
        </w:r>
        <w:r>
          <w:fldChar w:fldCharType="end"/>
        </w:r>
      </w:ins>
    </w:p>
    <w:p w14:paraId="6DDCB90E" w14:textId="265AA46C" w:rsidR="001F2D9C" w:rsidRDefault="001F2D9C">
      <w:pPr>
        <w:pStyle w:val="TOC4"/>
        <w:rPr>
          <w:ins w:id="177" w:author="S5-232746" w:date="2023-03-06T23:35:00Z"/>
          <w:rFonts w:asciiTheme="minorHAnsi" w:eastAsiaTheme="minorEastAsia" w:hAnsiTheme="minorHAnsi" w:cstheme="minorBidi"/>
          <w:sz w:val="22"/>
          <w:szCs w:val="22"/>
          <w:lang w:val="en-US"/>
        </w:rPr>
      </w:pPr>
      <w:ins w:id="178" w:author="S5-232746" w:date="2023-03-06T23:35: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_Toc129038197 \h </w:instrText>
        </w:r>
      </w:ins>
      <w:r>
        <w:fldChar w:fldCharType="separate"/>
      </w:r>
      <w:ins w:id="179" w:author="S5-232746" w:date="2023-03-06T23:35:00Z">
        <w:r>
          <w:t>33</w:t>
        </w:r>
        <w:r>
          <w:fldChar w:fldCharType="end"/>
        </w:r>
      </w:ins>
    </w:p>
    <w:p w14:paraId="47B44DFD" w14:textId="6846CC1D" w:rsidR="001F2D9C" w:rsidRDefault="001F2D9C">
      <w:pPr>
        <w:pStyle w:val="TOC3"/>
        <w:rPr>
          <w:ins w:id="180" w:author="S5-232746" w:date="2023-03-06T23:35:00Z"/>
          <w:rFonts w:asciiTheme="minorHAnsi" w:eastAsiaTheme="minorEastAsia" w:hAnsiTheme="minorHAnsi" w:cstheme="minorBidi"/>
          <w:sz w:val="22"/>
          <w:szCs w:val="22"/>
          <w:lang w:val="en-US"/>
        </w:rPr>
      </w:pPr>
      <w:ins w:id="181" w:author="S5-232746" w:date="2023-03-06T23:35: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_Toc129038198 \h </w:instrText>
        </w:r>
      </w:ins>
      <w:r>
        <w:fldChar w:fldCharType="separate"/>
      </w:r>
      <w:ins w:id="182" w:author="S5-232746" w:date="2023-03-06T23:35:00Z">
        <w:r>
          <w:t>33</w:t>
        </w:r>
        <w:r>
          <w:fldChar w:fldCharType="end"/>
        </w:r>
      </w:ins>
    </w:p>
    <w:p w14:paraId="6B20BF25" w14:textId="25225DE0" w:rsidR="001F2D9C" w:rsidRDefault="001F2D9C">
      <w:pPr>
        <w:pStyle w:val="TOC4"/>
        <w:rPr>
          <w:ins w:id="183" w:author="S5-232746" w:date="2023-03-06T23:35:00Z"/>
          <w:rFonts w:asciiTheme="minorHAnsi" w:eastAsiaTheme="minorEastAsia" w:hAnsiTheme="minorHAnsi" w:cstheme="minorBidi"/>
          <w:sz w:val="22"/>
          <w:szCs w:val="22"/>
          <w:lang w:val="en-US"/>
        </w:rPr>
      </w:pPr>
      <w:ins w:id="184" w:author="S5-232746" w:date="2023-03-06T23:35: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_Toc129038199 \h </w:instrText>
        </w:r>
      </w:ins>
      <w:r>
        <w:fldChar w:fldCharType="separate"/>
      </w:r>
      <w:ins w:id="185" w:author="S5-232746" w:date="2023-03-06T23:35:00Z">
        <w:r>
          <w:t>33</w:t>
        </w:r>
        <w:r>
          <w:fldChar w:fldCharType="end"/>
        </w:r>
      </w:ins>
    </w:p>
    <w:p w14:paraId="6251DF48" w14:textId="0E0DBF91" w:rsidR="001F2D9C" w:rsidRDefault="001F2D9C">
      <w:pPr>
        <w:pStyle w:val="TOC3"/>
        <w:rPr>
          <w:ins w:id="186" w:author="S5-232746" w:date="2023-03-06T23:35:00Z"/>
          <w:rFonts w:asciiTheme="minorHAnsi" w:eastAsiaTheme="minorEastAsia" w:hAnsiTheme="minorHAnsi" w:cstheme="minorBidi"/>
          <w:sz w:val="22"/>
          <w:szCs w:val="22"/>
          <w:lang w:val="en-US"/>
        </w:rPr>
      </w:pPr>
      <w:ins w:id="187" w:author="S5-232746" w:date="2023-03-06T23:35: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_Toc129038200 \h </w:instrText>
        </w:r>
      </w:ins>
      <w:r>
        <w:fldChar w:fldCharType="separate"/>
      </w:r>
      <w:ins w:id="188" w:author="S5-232746" w:date="2023-03-06T23:35:00Z">
        <w:r>
          <w:t>33</w:t>
        </w:r>
        <w:r>
          <w:fldChar w:fldCharType="end"/>
        </w:r>
      </w:ins>
    </w:p>
    <w:p w14:paraId="79EFBC46" w14:textId="69EBC506" w:rsidR="001F2D9C" w:rsidRDefault="001F2D9C">
      <w:pPr>
        <w:pStyle w:val="TOC3"/>
        <w:rPr>
          <w:ins w:id="189" w:author="S5-232746" w:date="2023-03-06T23:35:00Z"/>
          <w:rFonts w:asciiTheme="minorHAnsi" w:eastAsiaTheme="minorEastAsia" w:hAnsiTheme="minorHAnsi" w:cstheme="minorBidi"/>
          <w:sz w:val="22"/>
          <w:szCs w:val="22"/>
          <w:lang w:val="en-US"/>
        </w:rPr>
      </w:pPr>
      <w:ins w:id="190" w:author="S5-232746" w:date="2023-03-06T23:35:00Z">
        <w:r w:rsidRPr="00837E33">
          <w:rPr>
            <w:lang w:val="fr-FR"/>
          </w:rPr>
          <w:t>6.2.5</w:t>
        </w:r>
        <w:r>
          <w:rPr>
            <w:rFonts w:asciiTheme="minorHAnsi" w:eastAsiaTheme="minorEastAsia" w:hAnsiTheme="minorHAnsi" w:cstheme="minorBidi"/>
            <w:sz w:val="22"/>
            <w:szCs w:val="22"/>
            <w:lang w:val="en-US"/>
          </w:rPr>
          <w:tab/>
        </w:r>
        <w:r w:rsidRPr="00837E33">
          <w:rPr>
            <w:lang w:val="fr-FR"/>
          </w:rPr>
          <w:t xml:space="preserve">Solution#2.5 </w:t>
        </w:r>
        <w:r w:rsidRPr="00837E33">
          <w:rPr>
            <w:iCs/>
            <w:lang w:val="fr-FR"/>
          </w:rPr>
          <w:t>NSACF (CTF) – NS quota management</w:t>
        </w:r>
        <w:r>
          <w:tab/>
        </w:r>
        <w:r>
          <w:fldChar w:fldCharType="begin"/>
        </w:r>
        <w:r>
          <w:instrText xml:space="preserve"> PAGEREF _Toc129038201 \h </w:instrText>
        </w:r>
      </w:ins>
      <w:r>
        <w:fldChar w:fldCharType="separate"/>
      </w:r>
      <w:ins w:id="191" w:author="S5-232746" w:date="2023-03-06T23:35:00Z">
        <w:r>
          <w:t>33</w:t>
        </w:r>
        <w:r>
          <w:fldChar w:fldCharType="end"/>
        </w:r>
      </w:ins>
    </w:p>
    <w:p w14:paraId="7D16B194" w14:textId="5A92916B" w:rsidR="001F2D9C" w:rsidRDefault="001F2D9C">
      <w:pPr>
        <w:pStyle w:val="TOC3"/>
        <w:rPr>
          <w:ins w:id="192" w:author="S5-232746" w:date="2023-03-06T23:35:00Z"/>
          <w:rFonts w:asciiTheme="minorHAnsi" w:eastAsiaTheme="minorEastAsia" w:hAnsiTheme="minorHAnsi" w:cstheme="minorBidi"/>
          <w:sz w:val="22"/>
          <w:szCs w:val="22"/>
          <w:lang w:val="en-US"/>
        </w:rPr>
      </w:pPr>
      <w:ins w:id="193" w:author="S5-232746" w:date="2023-03-06T23:35:00Z">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_Toc129038202 \h </w:instrText>
        </w:r>
      </w:ins>
      <w:r>
        <w:fldChar w:fldCharType="separate"/>
      </w:r>
      <w:ins w:id="194" w:author="S5-232746" w:date="2023-03-06T23:35:00Z">
        <w:r>
          <w:t>33</w:t>
        </w:r>
        <w:r>
          <w:fldChar w:fldCharType="end"/>
        </w:r>
      </w:ins>
    </w:p>
    <w:p w14:paraId="6AA7672F" w14:textId="363BA4C8" w:rsidR="001F2D9C" w:rsidRDefault="001F2D9C">
      <w:pPr>
        <w:pStyle w:val="TOC3"/>
        <w:rPr>
          <w:ins w:id="195" w:author="S5-232746" w:date="2023-03-06T23:35:00Z"/>
          <w:rFonts w:asciiTheme="minorHAnsi" w:eastAsiaTheme="minorEastAsia" w:hAnsiTheme="minorHAnsi" w:cstheme="minorBidi"/>
          <w:sz w:val="22"/>
          <w:szCs w:val="22"/>
          <w:lang w:val="en-US"/>
        </w:rPr>
      </w:pPr>
      <w:ins w:id="196" w:author="S5-232746" w:date="2023-03-06T23:35:00Z">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_Toc129038203 \h </w:instrText>
        </w:r>
      </w:ins>
      <w:r>
        <w:fldChar w:fldCharType="separate"/>
      </w:r>
      <w:ins w:id="197" w:author="S5-232746" w:date="2023-03-06T23:35:00Z">
        <w:r>
          <w:t>34</w:t>
        </w:r>
        <w:r>
          <w:fldChar w:fldCharType="end"/>
        </w:r>
      </w:ins>
    </w:p>
    <w:p w14:paraId="332E6FFC" w14:textId="24AE908C" w:rsidR="001F2D9C" w:rsidRDefault="001F2D9C">
      <w:pPr>
        <w:pStyle w:val="TOC2"/>
        <w:rPr>
          <w:ins w:id="198" w:author="S5-232746" w:date="2023-03-06T23:35:00Z"/>
          <w:rFonts w:asciiTheme="minorHAnsi" w:eastAsiaTheme="minorEastAsia" w:hAnsiTheme="minorHAnsi" w:cstheme="minorBidi"/>
          <w:sz w:val="22"/>
          <w:szCs w:val="22"/>
          <w:lang w:val="en-US"/>
        </w:rPr>
      </w:pPr>
      <w:ins w:id="199" w:author="S5-232746" w:date="2023-03-06T23:35: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_Toc129038204 \h </w:instrText>
        </w:r>
      </w:ins>
      <w:r>
        <w:fldChar w:fldCharType="separate"/>
      </w:r>
      <w:ins w:id="200" w:author="S5-232746" w:date="2023-03-06T23:35:00Z">
        <w:r>
          <w:t>34</w:t>
        </w:r>
        <w:r>
          <w:fldChar w:fldCharType="end"/>
        </w:r>
      </w:ins>
    </w:p>
    <w:p w14:paraId="178ADE55" w14:textId="4D538221" w:rsidR="001F2D9C" w:rsidRDefault="001F2D9C">
      <w:pPr>
        <w:pStyle w:val="TOC3"/>
        <w:rPr>
          <w:ins w:id="201" w:author="S5-232746" w:date="2023-03-06T23:35:00Z"/>
          <w:rFonts w:asciiTheme="minorHAnsi" w:eastAsiaTheme="minorEastAsia" w:hAnsiTheme="minorHAnsi" w:cstheme="minorBidi"/>
          <w:sz w:val="22"/>
          <w:szCs w:val="22"/>
          <w:lang w:val="en-US"/>
        </w:rPr>
      </w:pPr>
      <w:ins w:id="202" w:author="S5-232746" w:date="2023-03-06T23:35: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_Toc129038205 \h </w:instrText>
        </w:r>
      </w:ins>
      <w:r>
        <w:fldChar w:fldCharType="separate"/>
      </w:r>
      <w:ins w:id="203" w:author="S5-232746" w:date="2023-03-06T23:35:00Z">
        <w:r>
          <w:t>34</w:t>
        </w:r>
        <w:r>
          <w:fldChar w:fldCharType="end"/>
        </w:r>
      </w:ins>
    </w:p>
    <w:p w14:paraId="458016CE" w14:textId="41E10BE0" w:rsidR="001F2D9C" w:rsidRDefault="001F2D9C">
      <w:pPr>
        <w:pStyle w:val="TOC3"/>
        <w:rPr>
          <w:ins w:id="204" w:author="S5-232746" w:date="2023-03-06T23:35:00Z"/>
          <w:rFonts w:asciiTheme="minorHAnsi" w:eastAsiaTheme="minorEastAsia" w:hAnsiTheme="minorHAnsi" w:cstheme="minorBidi"/>
          <w:sz w:val="22"/>
          <w:szCs w:val="22"/>
          <w:lang w:val="en-US"/>
        </w:rPr>
      </w:pPr>
      <w:ins w:id="205" w:author="S5-232746" w:date="2023-03-06T23:35: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_Toc129038206 \h </w:instrText>
        </w:r>
      </w:ins>
      <w:r>
        <w:fldChar w:fldCharType="separate"/>
      </w:r>
      <w:ins w:id="206" w:author="S5-232746" w:date="2023-03-06T23:35:00Z">
        <w:r>
          <w:t>34</w:t>
        </w:r>
        <w:r>
          <w:fldChar w:fldCharType="end"/>
        </w:r>
      </w:ins>
    </w:p>
    <w:p w14:paraId="5DF7B1F4" w14:textId="7CF675E6" w:rsidR="001F2D9C" w:rsidRDefault="001F2D9C">
      <w:pPr>
        <w:pStyle w:val="TOC4"/>
        <w:rPr>
          <w:ins w:id="207" w:author="S5-232746" w:date="2023-03-06T23:35:00Z"/>
          <w:rFonts w:asciiTheme="minorHAnsi" w:eastAsiaTheme="minorEastAsia" w:hAnsiTheme="minorHAnsi" w:cstheme="minorBidi"/>
          <w:sz w:val="22"/>
          <w:szCs w:val="22"/>
          <w:lang w:val="en-US"/>
        </w:rPr>
      </w:pPr>
      <w:ins w:id="208" w:author="S5-232746" w:date="2023-03-06T23:35: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_Toc129038207 \h </w:instrText>
        </w:r>
      </w:ins>
      <w:r>
        <w:fldChar w:fldCharType="separate"/>
      </w:r>
      <w:ins w:id="209" w:author="S5-232746" w:date="2023-03-06T23:35:00Z">
        <w:r>
          <w:t>34</w:t>
        </w:r>
        <w:r>
          <w:fldChar w:fldCharType="end"/>
        </w:r>
      </w:ins>
    </w:p>
    <w:p w14:paraId="0272C4AC" w14:textId="002C2EFF" w:rsidR="001F2D9C" w:rsidRDefault="001F2D9C">
      <w:pPr>
        <w:pStyle w:val="TOC4"/>
        <w:rPr>
          <w:ins w:id="210" w:author="S5-232746" w:date="2023-03-06T23:35:00Z"/>
          <w:rFonts w:asciiTheme="minorHAnsi" w:eastAsiaTheme="minorEastAsia" w:hAnsiTheme="minorHAnsi" w:cstheme="minorBidi"/>
          <w:sz w:val="22"/>
          <w:szCs w:val="22"/>
          <w:lang w:val="en-US"/>
        </w:rPr>
      </w:pPr>
      <w:ins w:id="211" w:author="S5-232746" w:date="2023-03-06T23:35: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_Toc129038208 \h </w:instrText>
        </w:r>
      </w:ins>
      <w:r>
        <w:fldChar w:fldCharType="separate"/>
      </w:r>
      <w:ins w:id="212" w:author="S5-232746" w:date="2023-03-06T23:35:00Z">
        <w:r>
          <w:t>35</w:t>
        </w:r>
        <w:r>
          <w:fldChar w:fldCharType="end"/>
        </w:r>
      </w:ins>
    </w:p>
    <w:p w14:paraId="07EFA499" w14:textId="3A3A4DAE" w:rsidR="001F2D9C" w:rsidRDefault="001F2D9C">
      <w:pPr>
        <w:pStyle w:val="TOC4"/>
        <w:rPr>
          <w:ins w:id="213" w:author="S5-232746" w:date="2023-03-06T23:35:00Z"/>
          <w:rFonts w:asciiTheme="minorHAnsi" w:eastAsiaTheme="minorEastAsia" w:hAnsiTheme="minorHAnsi" w:cstheme="minorBidi"/>
          <w:sz w:val="22"/>
          <w:szCs w:val="22"/>
          <w:lang w:val="en-US"/>
        </w:rPr>
      </w:pPr>
      <w:ins w:id="214" w:author="S5-232746" w:date="2023-03-06T23:35: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_Toc129038209 \h </w:instrText>
        </w:r>
      </w:ins>
      <w:r>
        <w:fldChar w:fldCharType="separate"/>
      </w:r>
      <w:ins w:id="215" w:author="S5-232746" w:date="2023-03-06T23:35:00Z">
        <w:r>
          <w:t>36</w:t>
        </w:r>
        <w:r>
          <w:fldChar w:fldCharType="end"/>
        </w:r>
      </w:ins>
    </w:p>
    <w:p w14:paraId="0F8A3836" w14:textId="4F879D52" w:rsidR="001F2D9C" w:rsidRDefault="001F2D9C">
      <w:pPr>
        <w:pStyle w:val="TOC4"/>
        <w:rPr>
          <w:ins w:id="216" w:author="S5-232746" w:date="2023-03-06T23:35:00Z"/>
          <w:rFonts w:asciiTheme="minorHAnsi" w:eastAsiaTheme="minorEastAsia" w:hAnsiTheme="minorHAnsi" w:cstheme="minorBidi"/>
          <w:sz w:val="22"/>
          <w:szCs w:val="22"/>
          <w:lang w:val="en-US"/>
        </w:rPr>
      </w:pPr>
      <w:ins w:id="217" w:author="S5-232746" w:date="2023-03-06T23:35:00Z">
        <w:r>
          <w:t>6.3.2.4</w:t>
        </w:r>
        <w:r>
          <w:rPr>
            <w:rFonts w:asciiTheme="minorHAnsi" w:eastAsiaTheme="minorEastAsia" w:hAnsiTheme="minorHAnsi" w:cstheme="minorBidi"/>
            <w:sz w:val="22"/>
            <w:szCs w:val="22"/>
            <w:lang w:val="en-US"/>
          </w:rPr>
          <w:tab/>
        </w:r>
        <w:r>
          <w:t>Flow description (</w:t>
        </w:r>
        <w:r w:rsidRPr="00837E33">
          <w:rPr>
            <w:color w:val="000000"/>
          </w:rPr>
          <w:t>Shared S-NSSAI</w:t>
        </w:r>
        <w:r>
          <w:t>)</w:t>
        </w:r>
        <w:r>
          <w:tab/>
        </w:r>
        <w:r>
          <w:fldChar w:fldCharType="begin"/>
        </w:r>
        <w:r>
          <w:instrText xml:space="preserve"> PAGEREF _Toc129038210 \h </w:instrText>
        </w:r>
      </w:ins>
      <w:r>
        <w:fldChar w:fldCharType="separate"/>
      </w:r>
      <w:ins w:id="218" w:author="S5-232746" w:date="2023-03-06T23:35:00Z">
        <w:r>
          <w:t>38</w:t>
        </w:r>
        <w:r>
          <w:fldChar w:fldCharType="end"/>
        </w:r>
      </w:ins>
    </w:p>
    <w:p w14:paraId="449B23AF" w14:textId="3F7FC369" w:rsidR="001F2D9C" w:rsidRDefault="001F2D9C">
      <w:pPr>
        <w:pStyle w:val="TOC3"/>
        <w:rPr>
          <w:ins w:id="219" w:author="S5-232746" w:date="2023-03-06T23:35:00Z"/>
          <w:rFonts w:asciiTheme="minorHAnsi" w:eastAsiaTheme="minorEastAsia" w:hAnsiTheme="minorHAnsi" w:cstheme="minorBidi"/>
          <w:sz w:val="22"/>
          <w:szCs w:val="22"/>
          <w:lang w:val="en-US"/>
        </w:rPr>
      </w:pPr>
      <w:ins w:id="220" w:author="S5-232746" w:date="2023-03-06T23:35: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_Toc129038211 \h </w:instrText>
        </w:r>
      </w:ins>
      <w:r>
        <w:fldChar w:fldCharType="separate"/>
      </w:r>
      <w:ins w:id="221" w:author="S5-232746" w:date="2023-03-06T23:35:00Z">
        <w:r>
          <w:t>38</w:t>
        </w:r>
        <w:r>
          <w:fldChar w:fldCharType="end"/>
        </w:r>
      </w:ins>
    </w:p>
    <w:p w14:paraId="0EB4C463" w14:textId="4A3A994F" w:rsidR="001F2D9C" w:rsidRDefault="001F2D9C">
      <w:pPr>
        <w:pStyle w:val="TOC4"/>
        <w:rPr>
          <w:ins w:id="222" w:author="S5-232746" w:date="2023-03-06T23:35:00Z"/>
          <w:rFonts w:asciiTheme="minorHAnsi" w:eastAsiaTheme="minorEastAsia" w:hAnsiTheme="minorHAnsi" w:cstheme="minorBidi"/>
          <w:sz w:val="22"/>
          <w:szCs w:val="22"/>
          <w:lang w:val="en-US"/>
        </w:rPr>
      </w:pPr>
      <w:ins w:id="223" w:author="S5-232746" w:date="2023-03-06T23:35: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_Toc129038212 \h </w:instrText>
        </w:r>
      </w:ins>
      <w:r>
        <w:fldChar w:fldCharType="separate"/>
      </w:r>
      <w:ins w:id="224" w:author="S5-232746" w:date="2023-03-06T23:35:00Z">
        <w:r>
          <w:t>38</w:t>
        </w:r>
        <w:r>
          <w:fldChar w:fldCharType="end"/>
        </w:r>
      </w:ins>
    </w:p>
    <w:p w14:paraId="47DEB0A1" w14:textId="2D39DC10" w:rsidR="001F2D9C" w:rsidRDefault="001F2D9C">
      <w:pPr>
        <w:pStyle w:val="TOC4"/>
        <w:rPr>
          <w:ins w:id="225" w:author="S5-232746" w:date="2023-03-06T23:35:00Z"/>
          <w:rFonts w:asciiTheme="minorHAnsi" w:eastAsiaTheme="minorEastAsia" w:hAnsiTheme="minorHAnsi" w:cstheme="minorBidi"/>
          <w:sz w:val="22"/>
          <w:szCs w:val="22"/>
          <w:lang w:val="en-US"/>
        </w:rPr>
      </w:pPr>
      <w:ins w:id="226" w:author="S5-232746" w:date="2023-03-06T23:35: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_Toc129038213 \h </w:instrText>
        </w:r>
      </w:ins>
      <w:r>
        <w:fldChar w:fldCharType="separate"/>
      </w:r>
      <w:ins w:id="227" w:author="S5-232746" w:date="2023-03-06T23:35:00Z">
        <w:r>
          <w:t>39</w:t>
        </w:r>
        <w:r>
          <w:fldChar w:fldCharType="end"/>
        </w:r>
      </w:ins>
    </w:p>
    <w:p w14:paraId="452ADFD6" w14:textId="4E9CB428" w:rsidR="001F2D9C" w:rsidRDefault="001F2D9C">
      <w:pPr>
        <w:pStyle w:val="TOC4"/>
        <w:rPr>
          <w:ins w:id="228" w:author="S5-232746" w:date="2023-03-06T23:35:00Z"/>
          <w:rFonts w:asciiTheme="minorHAnsi" w:eastAsiaTheme="minorEastAsia" w:hAnsiTheme="minorHAnsi" w:cstheme="minorBidi"/>
          <w:sz w:val="22"/>
          <w:szCs w:val="22"/>
          <w:lang w:val="en-US"/>
        </w:rPr>
      </w:pPr>
      <w:ins w:id="229" w:author="S5-232746" w:date="2023-03-06T23:35: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_Toc129038214 \h </w:instrText>
        </w:r>
      </w:ins>
      <w:r>
        <w:fldChar w:fldCharType="separate"/>
      </w:r>
      <w:ins w:id="230" w:author="S5-232746" w:date="2023-03-06T23:35:00Z">
        <w:r>
          <w:t>39</w:t>
        </w:r>
        <w:r>
          <w:fldChar w:fldCharType="end"/>
        </w:r>
      </w:ins>
    </w:p>
    <w:p w14:paraId="18D9FC4C" w14:textId="00D94071" w:rsidR="001F2D9C" w:rsidRDefault="001F2D9C">
      <w:pPr>
        <w:pStyle w:val="TOC3"/>
        <w:rPr>
          <w:ins w:id="231" w:author="S5-232746" w:date="2023-03-06T23:35:00Z"/>
          <w:rFonts w:asciiTheme="minorHAnsi" w:eastAsiaTheme="minorEastAsia" w:hAnsiTheme="minorHAnsi" w:cstheme="minorBidi"/>
          <w:sz w:val="22"/>
          <w:szCs w:val="22"/>
          <w:lang w:val="en-US"/>
        </w:rPr>
      </w:pPr>
      <w:ins w:id="232" w:author="S5-232746" w:date="2023-03-06T23:35:00Z">
        <w:r w:rsidRPr="00837E33">
          <w:rPr>
            <w:rFonts w:eastAsia="SimSun"/>
          </w:rPr>
          <w:t>6.3.4</w:t>
        </w:r>
        <w:r>
          <w:rPr>
            <w:rFonts w:asciiTheme="minorHAnsi" w:eastAsiaTheme="minorEastAsia" w:hAnsiTheme="minorHAnsi" w:cstheme="minorBidi"/>
            <w:sz w:val="22"/>
            <w:szCs w:val="22"/>
            <w:lang w:val="en-US"/>
          </w:rPr>
          <w:tab/>
        </w:r>
        <w:r w:rsidRPr="00837E33">
          <w:rPr>
            <w:rFonts w:eastAsia="SimSun"/>
          </w:rPr>
          <w:t>Evaluation</w:t>
        </w:r>
        <w:r>
          <w:tab/>
        </w:r>
        <w:r>
          <w:fldChar w:fldCharType="begin"/>
        </w:r>
        <w:r>
          <w:instrText xml:space="preserve"> PAGEREF _Toc129038215 \h </w:instrText>
        </w:r>
      </w:ins>
      <w:r>
        <w:fldChar w:fldCharType="separate"/>
      </w:r>
      <w:ins w:id="233" w:author="S5-232746" w:date="2023-03-06T23:35:00Z">
        <w:r>
          <w:t>40</w:t>
        </w:r>
        <w:r>
          <w:fldChar w:fldCharType="end"/>
        </w:r>
      </w:ins>
    </w:p>
    <w:p w14:paraId="7DB0A421" w14:textId="7AF2D4ED" w:rsidR="001F2D9C" w:rsidRDefault="001F2D9C">
      <w:pPr>
        <w:pStyle w:val="TOC3"/>
        <w:rPr>
          <w:ins w:id="234" w:author="S5-232746" w:date="2023-03-06T23:35:00Z"/>
          <w:rFonts w:asciiTheme="minorHAnsi" w:eastAsiaTheme="minorEastAsia" w:hAnsiTheme="minorHAnsi" w:cstheme="minorBidi"/>
          <w:sz w:val="22"/>
          <w:szCs w:val="22"/>
          <w:lang w:val="en-US"/>
        </w:rPr>
      </w:pPr>
      <w:ins w:id="235" w:author="S5-232746" w:date="2023-03-06T23:35: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_Toc129038216 \h </w:instrText>
        </w:r>
      </w:ins>
      <w:r>
        <w:fldChar w:fldCharType="separate"/>
      </w:r>
      <w:ins w:id="236" w:author="S5-232746" w:date="2023-03-06T23:35:00Z">
        <w:r>
          <w:t>41</w:t>
        </w:r>
        <w:r>
          <w:fldChar w:fldCharType="end"/>
        </w:r>
      </w:ins>
    </w:p>
    <w:p w14:paraId="7C9592DA" w14:textId="7BDAEEA5" w:rsidR="001F2D9C" w:rsidRDefault="001F2D9C">
      <w:pPr>
        <w:pStyle w:val="TOC2"/>
        <w:rPr>
          <w:ins w:id="237" w:author="S5-232746" w:date="2023-03-06T23:35:00Z"/>
          <w:rFonts w:asciiTheme="minorHAnsi" w:eastAsiaTheme="minorEastAsia" w:hAnsiTheme="minorHAnsi" w:cstheme="minorBidi"/>
          <w:sz w:val="22"/>
          <w:szCs w:val="22"/>
          <w:lang w:val="en-US"/>
        </w:rPr>
      </w:pPr>
      <w:ins w:id="238" w:author="S5-232746" w:date="2023-03-06T23:35:00Z">
        <w:r>
          <w:t>6.4</w:t>
        </w:r>
        <w:r>
          <w:rPr>
            <w:rFonts w:asciiTheme="minorHAnsi" w:eastAsiaTheme="minorEastAsia" w:hAnsiTheme="minorHAnsi" w:cstheme="minorBidi"/>
            <w:sz w:val="22"/>
            <w:szCs w:val="22"/>
            <w:lang w:val="en-US"/>
          </w:rPr>
          <w:tab/>
        </w:r>
        <w:r>
          <w:t>void</w:t>
        </w:r>
        <w:r>
          <w:tab/>
        </w:r>
        <w:r>
          <w:fldChar w:fldCharType="begin"/>
        </w:r>
        <w:r>
          <w:instrText xml:space="preserve"> PAGEREF _Toc129038217 \h </w:instrText>
        </w:r>
      </w:ins>
      <w:r>
        <w:fldChar w:fldCharType="separate"/>
      </w:r>
      <w:ins w:id="239" w:author="S5-232746" w:date="2023-03-06T23:35:00Z">
        <w:r>
          <w:t>41</w:t>
        </w:r>
        <w:r>
          <w:fldChar w:fldCharType="end"/>
        </w:r>
      </w:ins>
    </w:p>
    <w:p w14:paraId="112FA19F" w14:textId="021857AA" w:rsidR="001F2D9C" w:rsidRDefault="001F2D9C">
      <w:pPr>
        <w:pStyle w:val="TOC2"/>
        <w:rPr>
          <w:ins w:id="240" w:author="S5-232746" w:date="2023-03-06T23:35:00Z"/>
          <w:rFonts w:asciiTheme="minorHAnsi" w:eastAsiaTheme="minorEastAsia" w:hAnsiTheme="minorHAnsi" w:cstheme="minorBidi"/>
          <w:sz w:val="22"/>
          <w:szCs w:val="22"/>
          <w:lang w:val="en-US"/>
        </w:rPr>
      </w:pPr>
      <w:ins w:id="241" w:author="S5-232746" w:date="2023-03-06T23:35:00Z">
        <w:r>
          <w:t>6.5</w:t>
        </w:r>
        <w:r>
          <w:rPr>
            <w:rFonts w:asciiTheme="minorHAnsi" w:eastAsiaTheme="minorEastAsia" w:hAnsiTheme="minorHAnsi" w:cstheme="minorBidi"/>
            <w:sz w:val="22"/>
            <w:szCs w:val="22"/>
            <w:lang w:val="en-US"/>
          </w:rPr>
          <w:tab/>
        </w:r>
        <w:r>
          <w:t>void</w:t>
        </w:r>
        <w:r>
          <w:tab/>
        </w:r>
        <w:r>
          <w:fldChar w:fldCharType="begin"/>
        </w:r>
        <w:r>
          <w:instrText xml:space="preserve"> PAGEREF _Toc129038218 \h </w:instrText>
        </w:r>
      </w:ins>
      <w:r>
        <w:fldChar w:fldCharType="separate"/>
      </w:r>
      <w:ins w:id="242" w:author="S5-232746" w:date="2023-03-06T23:35:00Z">
        <w:r>
          <w:t>41</w:t>
        </w:r>
        <w:r>
          <w:fldChar w:fldCharType="end"/>
        </w:r>
      </w:ins>
    </w:p>
    <w:p w14:paraId="6B57FDF1" w14:textId="1CC8B096" w:rsidR="001F2D9C" w:rsidRDefault="001F2D9C">
      <w:pPr>
        <w:pStyle w:val="TOC2"/>
        <w:rPr>
          <w:ins w:id="243" w:author="S5-232746" w:date="2023-03-06T23:35:00Z"/>
          <w:rFonts w:asciiTheme="minorHAnsi" w:eastAsiaTheme="minorEastAsia" w:hAnsiTheme="minorHAnsi" w:cstheme="minorBidi"/>
          <w:sz w:val="22"/>
          <w:szCs w:val="22"/>
          <w:lang w:val="en-US"/>
        </w:rPr>
      </w:pPr>
      <w:ins w:id="244" w:author="S5-232746" w:date="2023-03-06T23:35: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_Toc129038219 \h </w:instrText>
        </w:r>
      </w:ins>
      <w:r>
        <w:fldChar w:fldCharType="separate"/>
      </w:r>
      <w:ins w:id="245" w:author="S5-232746" w:date="2023-03-06T23:35:00Z">
        <w:r>
          <w:t>41</w:t>
        </w:r>
        <w:r>
          <w:fldChar w:fldCharType="end"/>
        </w:r>
      </w:ins>
    </w:p>
    <w:p w14:paraId="29B5F4B2" w14:textId="2E096330" w:rsidR="001F2D9C" w:rsidRDefault="001F2D9C">
      <w:pPr>
        <w:pStyle w:val="TOC3"/>
        <w:rPr>
          <w:ins w:id="246" w:author="S5-232746" w:date="2023-03-06T23:35:00Z"/>
          <w:rFonts w:asciiTheme="minorHAnsi" w:eastAsiaTheme="minorEastAsia" w:hAnsiTheme="minorHAnsi" w:cstheme="minorBidi"/>
          <w:sz w:val="22"/>
          <w:szCs w:val="22"/>
          <w:lang w:val="en-US"/>
        </w:rPr>
      </w:pPr>
      <w:ins w:id="247" w:author="S5-232746" w:date="2023-03-06T23:35: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_Toc129038220 \h </w:instrText>
        </w:r>
      </w:ins>
      <w:r>
        <w:fldChar w:fldCharType="separate"/>
      </w:r>
      <w:ins w:id="248" w:author="S5-232746" w:date="2023-03-06T23:35:00Z">
        <w:r>
          <w:t>41</w:t>
        </w:r>
        <w:r>
          <w:fldChar w:fldCharType="end"/>
        </w:r>
      </w:ins>
    </w:p>
    <w:p w14:paraId="44792B1A" w14:textId="1E6E9575" w:rsidR="001F2D9C" w:rsidRDefault="001F2D9C">
      <w:pPr>
        <w:pStyle w:val="TOC3"/>
        <w:rPr>
          <w:ins w:id="249" w:author="S5-232746" w:date="2023-03-06T23:35:00Z"/>
          <w:rFonts w:asciiTheme="minorHAnsi" w:eastAsiaTheme="minorEastAsia" w:hAnsiTheme="minorHAnsi" w:cstheme="minorBidi"/>
          <w:sz w:val="22"/>
          <w:szCs w:val="22"/>
          <w:lang w:val="en-US"/>
        </w:rPr>
      </w:pPr>
      <w:ins w:id="250" w:author="S5-232746" w:date="2023-03-06T23:35:00Z">
        <w:r w:rsidRPr="00837E33">
          <w:rPr>
            <w:rFonts w:eastAsia="SimSun"/>
          </w:rPr>
          <w:t>6.6.2</w:t>
        </w:r>
        <w:r>
          <w:rPr>
            <w:rFonts w:asciiTheme="minorHAnsi" w:eastAsiaTheme="minorEastAsia" w:hAnsiTheme="minorHAnsi" w:cstheme="minorBidi"/>
            <w:sz w:val="22"/>
            <w:szCs w:val="22"/>
            <w:lang w:val="en-US"/>
          </w:rPr>
          <w:tab/>
        </w:r>
        <w:r w:rsidRPr="00837E33">
          <w:rPr>
            <w:rFonts w:eastAsia="SimSun"/>
          </w:rPr>
          <w:t>Solution#6.1 NS Tenant CCS separated from UE CCS</w:t>
        </w:r>
        <w:r>
          <w:tab/>
        </w:r>
        <w:r>
          <w:fldChar w:fldCharType="begin"/>
        </w:r>
        <w:r>
          <w:instrText xml:space="preserve"> PAGEREF _Toc129038221 \h </w:instrText>
        </w:r>
      </w:ins>
      <w:r>
        <w:fldChar w:fldCharType="separate"/>
      </w:r>
      <w:ins w:id="251" w:author="S5-232746" w:date="2023-03-06T23:35:00Z">
        <w:r>
          <w:t>42</w:t>
        </w:r>
        <w:r>
          <w:fldChar w:fldCharType="end"/>
        </w:r>
      </w:ins>
    </w:p>
    <w:p w14:paraId="7777677F" w14:textId="3FBA3B22" w:rsidR="001F2D9C" w:rsidRDefault="001F2D9C">
      <w:pPr>
        <w:pStyle w:val="TOC4"/>
        <w:rPr>
          <w:ins w:id="252" w:author="S5-232746" w:date="2023-03-06T23:35:00Z"/>
          <w:rFonts w:asciiTheme="minorHAnsi" w:eastAsiaTheme="minorEastAsia" w:hAnsiTheme="minorHAnsi" w:cstheme="minorBidi"/>
          <w:sz w:val="22"/>
          <w:szCs w:val="22"/>
          <w:lang w:val="en-US"/>
        </w:rPr>
      </w:pPr>
      <w:ins w:id="253" w:author="S5-232746" w:date="2023-03-06T23:35:00Z">
        <w:r w:rsidRPr="00837E33">
          <w:rPr>
            <w:rFonts w:eastAsia="SimSun"/>
          </w:rPr>
          <w:t>6.6.2.1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_Toc129038222 \h </w:instrText>
        </w:r>
      </w:ins>
      <w:r>
        <w:fldChar w:fldCharType="separate"/>
      </w:r>
      <w:ins w:id="254" w:author="S5-232746" w:date="2023-03-06T23:35:00Z">
        <w:r>
          <w:t>42</w:t>
        </w:r>
        <w:r>
          <w:fldChar w:fldCharType="end"/>
        </w:r>
      </w:ins>
    </w:p>
    <w:p w14:paraId="3ACA7849" w14:textId="331A6B27" w:rsidR="001F2D9C" w:rsidRDefault="001F2D9C">
      <w:pPr>
        <w:pStyle w:val="TOC4"/>
        <w:rPr>
          <w:ins w:id="255" w:author="S5-232746" w:date="2023-03-06T23:35:00Z"/>
          <w:rFonts w:asciiTheme="minorHAnsi" w:eastAsiaTheme="minorEastAsia" w:hAnsiTheme="minorHAnsi" w:cstheme="minorBidi"/>
          <w:sz w:val="22"/>
          <w:szCs w:val="22"/>
          <w:lang w:val="en-US"/>
        </w:rPr>
      </w:pPr>
      <w:ins w:id="256" w:author="S5-232746" w:date="2023-03-06T23:35:00Z">
        <w:r w:rsidRPr="00837E33">
          <w:rPr>
            <w:rFonts w:eastAsia="SimSun"/>
          </w:rPr>
          <w:t>6.6.2.2</w:t>
        </w:r>
        <w:r>
          <w:rPr>
            <w:rFonts w:asciiTheme="minorHAnsi" w:eastAsiaTheme="minorEastAsia" w:hAnsiTheme="minorHAnsi" w:cstheme="minorBidi"/>
            <w:sz w:val="22"/>
            <w:szCs w:val="22"/>
            <w:lang w:val="en-US"/>
          </w:rPr>
          <w:tab/>
        </w:r>
        <w:r w:rsidRPr="00837E33">
          <w:rPr>
            <w:rFonts w:eastAsia="SimSun"/>
            <w:lang w:val="en-US"/>
          </w:rPr>
          <w:t>Architecture description</w:t>
        </w:r>
        <w:r>
          <w:tab/>
        </w:r>
        <w:r>
          <w:fldChar w:fldCharType="begin"/>
        </w:r>
        <w:r>
          <w:instrText xml:space="preserve"> PAGEREF _Toc129038223 \h </w:instrText>
        </w:r>
      </w:ins>
      <w:r>
        <w:fldChar w:fldCharType="separate"/>
      </w:r>
      <w:ins w:id="257" w:author="S5-232746" w:date="2023-03-06T23:35:00Z">
        <w:r>
          <w:t>43</w:t>
        </w:r>
        <w:r>
          <w:fldChar w:fldCharType="end"/>
        </w:r>
      </w:ins>
    </w:p>
    <w:p w14:paraId="047559D2" w14:textId="1AFD3D73" w:rsidR="001F2D9C" w:rsidRDefault="001F2D9C">
      <w:pPr>
        <w:pStyle w:val="TOC4"/>
        <w:rPr>
          <w:ins w:id="258" w:author="S5-232746" w:date="2023-03-06T23:35:00Z"/>
          <w:rFonts w:asciiTheme="minorHAnsi" w:eastAsiaTheme="minorEastAsia" w:hAnsiTheme="minorHAnsi" w:cstheme="minorBidi"/>
          <w:sz w:val="22"/>
          <w:szCs w:val="22"/>
          <w:lang w:val="en-US"/>
        </w:rPr>
      </w:pPr>
      <w:ins w:id="259" w:author="S5-232746" w:date="2023-03-06T23:35:00Z">
        <w:r w:rsidRPr="00837E33">
          <w:rPr>
            <w:rFonts w:eastAsia="SimSun"/>
          </w:rPr>
          <w:t>6.6.2.3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_Toc129038224 \h </w:instrText>
        </w:r>
      </w:ins>
      <w:r>
        <w:fldChar w:fldCharType="separate"/>
      </w:r>
      <w:ins w:id="260" w:author="S5-232746" w:date="2023-03-06T23:35:00Z">
        <w:r>
          <w:t>43</w:t>
        </w:r>
        <w:r>
          <w:fldChar w:fldCharType="end"/>
        </w:r>
      </w:ins>
    </w:p>
    <w:p w14:paraId="250383D7" w14:textId="3F0963F4" w:rsidR="001F2D9C" w:rsidRDefault="001F2D9C">
      <w:pPr>
        <w:pStyle w:val="TOC3"/>
        <w:rPr>
          <w:ins w:id="261" w:author="S5-232746" w:date="2023-03-06T23:35:00Z"/>
          <w:rFonts w:asciiTheme="minorHAnsi" w:eastAsiaTheme="minorEastAsia" w:hAnsiTheme="minorHAnsi" w:cstheme="minorBidi"/>
          <w:sz w:val="22"/>
          <w:szCs w:val="22"/>
          <w:lang w:val="en-US"/>
        </w:rPr>
      </w:pPr>
      <w:ins w:id="262" w:author="S5-232746" w:date="2023-03-06T23:35: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_Toc129038225 \h </w:instrText>
        </w:r>
      </w:ins>
      <w:r>
        <w:fldChar w:fldCharType="separate"/>
      </w:r>
      <w:ins w:id="263" w:author="S5-232746" w:date="2023-03-06T23:35:00Z">
        <w:r>
          <w:t>46</w:t>
        </w:r>
        <w:r>
          <w:fldChar w:fldCharType="end"/>
        </w:r>
      </w:ins>
    </w:p>
    <w:p w14:paraId="12E58B93" w14:textId="5882040F" w:rsidR="001F2D9C" w:rsidRDefault="001F2D9C">
      <w:pPr>
        <w:pStyle w:val="TOC4"/>
        <w:rPr>
          <w:ins w:id="264" w:author="S5-232746" w:date="2023-03-06T23:35:00Z"/>
          <w:rFonts w:asciiTheme="minorHAnsi" w:eastAsiaTheme="minorEastAsia" w:hAnsiTheme="minorHAnsi" w:cstheme="minorBidi"/>
          <w:sz w:val="22"/>
          <w:szCs w:val="22"/>
          <w:lang w:val="en-US"/>
        </w:rPr>
      </w:pPr>
      <w:ins w:id="265" w:author="S5-232746" w:date="2023-03-06T23:35: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_Toc129038226 \h </w:instrText>
        </w:r>
      </w:ins>
      <w:r>
        <w:fldChar w:fldCharType="separate"/>
      </w:r>
      <w:ins w:id="266" w:author="S5-232746" w:date="2023-03-06T23:35:00Z">
        <w:r>
          <w:t>46</w:t>
        </w:r>
        <w:r>
          <w:fldChar w:fldCharType="end"/>
        </w:r>
      </w:ins>
    </w:p>
    <w:p w14:paraId="0B285049" w14:textId="1A1D1820" w:rsidR="001F2D9C" w:rsidRDefault="001F2D9C">
      <w:pPr>
        <w:pStyle w:val="TOC4"/>
        <w:rPr>
          <w:ins w:id="267" w:author="S5-232746" w:date="2023-03-06T23:35:00Z"/>
          <w:rFonts w:asciiTheme="minorHAnsi" w:eastAsiaTheme="minorEastAsia" w:hAnsiTheme="minorHAnsi" w:cstheme="minorBidi"/>
          <w:sz w:val="22"/>
          <w:szCs w:val="22"/>
          <w:lang w:val="en-US"/>
        </w:rPr>
      </w:pPr>
      <w:ins w:id="268" w:author="S5-232746" w:date="2023-03-06T23:35: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_Toc129038227 \h </w:instrText>
        </w:r>
      </w:ins>
      <w:r>
        <w:fldChar w:fldCharType="separate"/>
      </w:r>
      <w:ins w:id="269" w:author="S5-232746" w:date="2023-03-06T23:35:00Z">
        <w:r>
          <w:t>47</w:t>
        </w:r>
        <w:r>
          <w:fldChar w:fldCharType="end"/>
        </w:r>
      </w:ins>
    </w:p>
    <w:p w14:paraId="249CB7BE" w14:textId="5912FFF2" w:rsidR="001F2D9C" w:rsidRDefault="001F2D9C">
      <w:pPr>
        <w:pStyle w:val="TOC4"/>
        <w:rPr>
          <w:ins w:id="270" w:author="S5-232746" w:date="2023-03-06T23:35:00Z"/>
          <w:rFonts w:asciiTheme="minorHAnsi" w:eastAsiaTheme="minorEastAsia" w:hAnsiTheme="minorHAnsi" w:cstheme="minorBidi"/>
          <w:sz w:val="22"/>
          <w:szCs w:val="22"/>
          <w:lang w:val="en-US"/>
        </w:rPr>
      </w:pPr>
      <w:ins w:id="271" w:author="S5-232746" w:date="2023-03-06T23:35: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_Toc129038228 \h </w:instrText>
        </w:r>
      </w:ins>
      <w:r>
        <w:fldChar w:fldCharType="separate"/>
      </w:r>
      <w:ins w:id="272" w:author="S5-232746" w:date="2023-03-06T23:35:00Z">
        <w:r>
          <w:t>47</w:t>
        </w:r>
        <w:r>
          <w:fldChar w:fldCharType="end"/>
        </w:r>
      </w:ins>
    </w:p>
    <w:p w14:paraId="2B41C8D8" w14:textId="415AA28A" w:rsidR="001F2D9C" w:rsidRDefault="001F2D9C">
      <w:pPr>
        <w:pStyle w:val="TOC3"/>
        <w:rPr>
          <w:ins w:id="273" w:author="S5-232746" w:date="2023-03-06T23:35:00Z"/>
          <w:rFonts w:asciiTheme="minorHAnsi" w:eastAsiaTheme="minorEastAsia" w:hAnsiTheme="minorHAnsi" w:cstheme="minorBidi"/>
          <w:sz w:val="22"/>
          <w:szCs w:val="22"/>
          <w:lang w:val="en-US"/>
        </w:rPr>
      </w:pPr>
      <w:ins w:id="274" w:author="S5-232746" w:date="2023-03-06T23:35:00Z">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_Toc129038229 \h </w:instrText>
        </w:r>
      </w:ins>
      <w:r>
        <w:fldChar w:fldCharType="separate"/>
      </w:r>
      <w:ins w:id="275" w:author="S5-232746" w:date="2023-03-06T23:35:00Z">
        <w:r>
          <w:t>47</w:t>
        </w:r>
        <w:r>
          <w:fldChar w:fldCharType="end"/>
        </w:r>
      </w:ins>
    </w:p>
    <w:p w14:paraId="15C2D1A0" w14:textId="578118D9" w:rsidR="001F2D9C" w:rsidRDefault="001F2D9C">
      <w:pPr>
        <w:pStyle w:val="TOC4"/>
        <w:rPr>
          <w:ins w:id="276" w:author="S5-232746" w:date="2023-03-06T23:35:00Z"/>
          <w:rFonts w:asciiTheme="minorHAnsi" w:eastAsiaTheme="minorEastAsia" w:hAnsiTheme="minorHAnsi" w:cstheme="minorBidi"/>
          <w:sz w:val="22"/>
          <w:szCs w:val="22"/>
          <w:lang w:val="en-US"/>
        </w:rPr>
      </w:pPr>
      <w:ins w:id="277" w:author="S5-232746" w:date="2023-03-06T23:35: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_Toc129038230 \h </w:instrText>
        </w:r>
      </w:ins>
      <w:r>
        <w:fldChar w:fldCharType="separate"/>
      </w:r>
      <w:ins w:id="278" w:author="S5-232746" w:date="2023-03-06T23:35:00Z">
        <w:r>
          <w:t>47</w:t>
        </w:r>
        <w:r>
          <w:fldChar w:fldCharType="end"/>
        </w:r>
      </w:ins>
    </w:p>
    <w:p w14:paraId="6DF0A1B7" w14:textId="64912D36" w:rsidR="001F2D9C" w:rsidRDefault="001F2D9C">
      <w:pPr>
        <w:pStyle w:val="TOC4"/>
        <w:rPr>
          <w:ins w:id="279" w:author="S5-232746" w:date="2023-03-06T23:35:00Z"/>
          <w:rFonts w:asciiTheme="minorHAnsi" w:eastAsiaTheme="minorEastAsia" w:hAnsiTheme="minorHAnsi" w:cstheme="minorBidi"/>
          <w:sz w:val="22"/>
          <w:szCs w:val="22"/>
          <w:lang w:val="en-US"/>
        </w:rPr>
      </w:pPr>
      <w:ins w:id="280" w:author="S5-232746" w:date="2023-03-06T23:35: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_Toc129038231 \h </w:instrText>
        </w:r>
      </w:ins>
      <w:r>
        <w:fldChar w:fldCharType="separate"/>
      </w:r>
      <w:ins w:id="281" w:author="S5-232746" w:date="2023-03-06T23:35:00Z">
        <w:r>
          <w:t>47</w:t>
        </w:r>
        <w:r>
          <w:fldChar w:fldCharType="end"/>
        </w:r>
      </w:ins>
    </w:p>
    <w:p w14:paraId="4378EB55" w14:textId="39F20B31" w:rsidR="001F2D9C" w:rsidRDefault="001F2D9C">
      <w:pPr>
        <w:pStyle w:val="TOC4"/>
        <w:rPr>
          <w:ins w:id="282" w:author="S5-232746" w:date="2023-03-06T23:35:00Z"/>
          <w:rFonts w:asciiTheme="minorHAnsi" w:eastAsiaTheme="minorEastAsia" w:hAnsiTheme="minorHAnsi" w:cstheme="minorBidi"/>
          <w:sz w:val="22"/>
          <w:szCs w:val="22"/>
          <w:lang w:val="en-US"/>
        </w:rPr>
      </w:pPr>
      <w:ins w:id="283" w:author="S5-232746" w:date="2023-03-06T23:35: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_Toc129038232 \h </w:instrText>
        </w:r>
      </w:ins>
      <w:r>
        <w:fldChar w:fldCharType="separate"/>
      </w:r>
      <w:ins w:id="284" w:author="S5-232746" w:date="2023-03-06T23:35:00Z">
        <w:r>
          <w:t>48</w:t>
        </w:r>
        <w:r>
          <w:fldChar w:fldCharType="end"/>
        </w:r>
      </w:ins>
    </w:p>
    <w:p w14:paraId="10E8ED7B" w14:textId="5CB0D9C8" w:rsidR="001F2D9C" w:rsidRDefault="001F2D9C">
      <w:pPr>
        <w:pStyle w:val="TOC3"/>
        <w:rPr>
          <w:ins w:id="285" w:author="S5-232746" w:date="2023-03-06T23:35:00Z"/>
          <w:rFonts w:asciiTheme="minorHAnsi" w:eastAsiaTheme="minorEastAsia" w:hAnsiTheme="minorHAnsi" w:cstheme="minorBidi"/>
          <w:sz w:val="22"/>
          <w:szCs w:val="22"/>
          <w:lang w:val="en-US"/>
        </w:rPr>
      </w:pPr>
      <w:ins w:id="286" w:author="S5-232746" w:date="2023-03-06T23:35:00Z">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_Toc129038233 \h </w:instrText>
        </w:r>
      </w:ins>
      <w:r>
        <w:fldChar w:fldCharType="separate"/>
      </w:r>
      <w:ins w:id="287" w:author="S5-232746" w:date="2023-03-06T23:35:00Z">
        <w:r>
          <w:t>52</w:t>
        </w:r>
        <w:r>
          <w:fldChar w:fldCharType="end"/>
        </w:r>
      </w:ins>
    </w:p>
    <w:p w14:paraId="52EB33BE" w14:textId="7C57DE3D" w:rsidR="001F2D9C" w:rsidRDefault="001F2D9C">
      <w:pPr>
        <w:pStyle w:val="TOC4"/>
        <w:rPr>
          <w:ins w:id="288" w:author="S5-232746" w:date="2023-03-06T23:35:00Z"/>
          <w:rFonts w:asciiTheme="minorHAnsi" w:eastAsiaTheme="minorEastAsia" w:hAnsiTheme="minorHAnsi" w:cstheme="minorBidi"/>
          <w:sz w:val="22"/>
          <w:szCs w:val="22"/>
          <w:lang w:val="en-US"/>
        </w:rPr>
      </w:pPr>
      <w:ins w:id="289" w:author="S5-232746" w:date="2023-03-06T23:35:00Z">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_Toc129038234 \h </w:instrText>
        </w:r>
      </w:ins>
      <w:r>
        <w:fldChar w:fldCharType="separate"/>
      </w:r>
      <w:ins w:id="290" w:author="S5-232746" w:date="2023-03-06T23:35:00Z">
        <w:r>
          <w:t>52</w:t>
        </w:r>
        <w:r>
          <w:fldChar w:fldCharType="end"/>
        </w:r>
      </w:ins>
    </w:p>
    <w:p w14:paraId="242CD25F" w14:textId="768CBDDE" w:rsidR="001F2D9C" w:rsidRDefault="001F2D9C">
      <w:pPr>
        <w:pStyle w:val="TOC4"/>
        <w:rPr>
          <w:ins w:id="291" w:author="S5-232746" w:date="2023-03-06T23:35:00Z"/>
          <w:rFonts w:asciiTheme="minorHAnsi" w:eastAsiaTheme="minorEastAsia" w:hAnsiTheme="minorHAnsi" w:cstheme="minorBidi"/>
          <w:sz w:val="22"/>
          <w:szCs w:val="22"/>
          <w:lang w:val="en-US"/>
        </w:rPr>
      </w:pPr>
      <w:ins w:id="292" w:author="S5-232746" w:date="2023-03-06T23:35:00Z">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_Toc129038235 \h </w:instrText>
        </w:r>
      </w:ins>
      <w:r>
        <w:fldChar w:fldCharType="separate"/>
      </w:r>
      <w:ins w:id="293" w:author="S5-232746" w:date="2023-03-06T23:35:00Z">
        <w:r>
          <w:t>52</w:t>
        </w:r>
        <w:r>
          <w:fldChar w:fldCharType="end"/>
        </w:r>
      </w:ins>
    </w:p>
    <w:p w14:paraId="668F51E3" w14:textId="6ECAFC0E" w:rsidR="001F2D9C" w:rsidRDefault="001F2D9C">
      <w:pPr>
        <w:pStyle w:val="TOC4"/>
        <w:rPr>
          <w:ins w:id="294" w:author="S5-232746" w:date="2023-03-06T23:35:00Z"/>
          <w:rFonts w:asciiTheme="minorHAnsi" w:eastAsiaTheme="minorEastAsia" w:hAnsiTheme="minorHAnsi" w:cstheme="minorBidi"/>
          <w:sz w:val="22"/>
          <w:szCs w:val="22"/>
          <w:lang w:val="en-US"/>
        </w:rPr>
      </w:pPr>
      <w:ins w:id="295" w:author="S5-232746" w:date="2023-03-06T23:35:00Z">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_Toc129038236 \h </w:instrText>
        </w:r>
      </w:ins>
      <w:r>
        <w:fldChar w:fldCharType="separate"/>
      </w:r>
      <w:ins w:id="296" w:author="S5-232746" w:date="2023-03-06T23:35:00Z">
        <w:r>
          <w:t>53</w:t>
        </w:r>
        <w:r>
          <w:fldChar w:fldCharType="end"/>
        </w:r>
      </w:ins>
    </w:p>
    <w:p w14:paraId="23456754" w14:textId="40FFDAA9" w:rsidR="001F2D9C" w:rsidRDefault="001F2D9C">
      <w:pPr>
        <w:pStyle w:val="TOC3"/>
        <w:rPr>
          <w:ins w:id="297" w:author="S5-232746" w:date="2023-03-06T23:35:00Z"/>
          <w:rFonts w:asciiTheme="minorHAnsi" w:eastAsiaTheme="minorEastAsia" w:hAnsiTheme="minorHAnsi" w:cstheme="minorBidi"/>
          <w:sz w:val="22"/>
          <w:szCs w:val="22"/>
          <w:lang w:val="en-US"/>
        </w:rPr>
      </w:pPr>
      <w:ins w:id="298" w:author="S5-232746" w:date="2023-03-06T23:35:00Z">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_Toc129038237 \h </w:instrText>
        </w:r>
      </w:ins>
      <w:r>
        <w:fldChar w:fldCharType="separate"/>
      </w:r>
      <w:ins w:id="299" w:author="S5-232746" w:date="2023-03-06T23:35:00Z">
        <w:r>
          <w:t>55</w:t>
        </w:r>
        <w:r>
          <w:fldChar w:fldCharType="end"/>
        </w:r>
      </w:ins>
    </w:p>
    <w:p w14:paraId="3899D0A4" w14:textId="297CA986" w:rsidR="001F2D9C" w:rsidRDefault="001F2D9C">
      <w:pPr>
        <w:pStyle w:val="TOC3"/>
        <w:rPr>
          <w:ins w:id="300" w:author="S5-232746" w:date="2023-03-06T23:35:00Z"/>
          <w:rFonts w:asciiTheme="minorHAnsi" w:eastAsiaTheme="minorEastAsia" w:hAnsiTheme="minorHAnsi" w:cstheme="minorBidi"/>
          <w:sz w:val="22"/>
          <w:szCs w:val="22"/>
          <w:lang w:val="en-US"/>
        </w:rPr>
      </w:pPr>
      <w:ins w:id="301" w:author="S5-232746" w:date="2023-03-06T23:35:00Z">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_Toc129038238 \h </w:instrText>
        </w:r>
      </w:ins>
      <w:r>
        <w:fldChar w:fldCharType="separate"/>
      </w:r>
      <w:ins w:id="302" w:author="S5-232746" w:date="2023-03-06T23:35:00Z">
        <w:r>
          <w:t>55</w:t>
        </w:r>
        <w:r>
          <w:fldChar w:fldCharType="end"/>
        </w:r>
      </w:ins>
    </w:p>
    <w:p w14:paraId="7FE5F638" w14:textId="2F8DF8F9" w:rsidR="001F2D9C" w:rsidRDefault="001F2D9C">
      <w:pPr>
        <w:pStyle w:val="TOC2"/>
        <w:rPr>
          <w:ins w:id="303" w:author="S5-232746" w:date="2023-03-06T23:35:00Z"/>
          <w:rFonts w:asciiTheme="minorHAnsi" w:eastAsiaTheme="minorEastAsia" w:hAnsiTheme="minorHAnsi" w:cstheme="minorBidi"/>
          <w:sz w:val="22"/>
          <w:szCs w:val="22"/>
          <w:lang w:val="en-US"/>
        </w:rPr>
      </w:pPr>
      <w:ins w:id="304" w:author="S5-232746" w:date="2023-03-06T23:35:00Z">
        <w:r w:rsidRPr="00837E33">
          <w:rPr>
            <w:rFonts w:eastAsia="SimSun"/>
          </w:rPr>
          <w:t>6.7</w:t>
        </w:r>
        <w:r>
          <w:rPr>
            <w:rFonts w:asciiTheme="minorHAnsi" w:eastAsiaTheme="minorEastAsia" w:hAnsiTheme="minorHAnsi" w:cstheme="minorBidi"/>
            <w:sz w:val="22"/>
            <w:szCs w:val="22"/>
            <w:lang w:val="en-US"/>
          </w:rPr>
          <w:tab/>
        </w:r>
        <w:r w:rsidRPr="00837E33">
          <w:rPr>
            <w:rFonts w:eastAsia="SimSun"/>
          </w:rPr>
          <w:t xml:space="preserve">Key Issue #7: Converged Charging for </w:t>
        </w:r>
        <w:r w:rsidRPr="00837E33">
          <w:rPr>
            <w:rFonts w:eastAsia="SimSun"/>
            <w:lang w:eastAsia="zh-CN"/>
          </w:rPr>
          <w:t>a</w:t>
        </w:r>
        <w:r w:rsidRPr="00837E33">
          <w:rPr>
            <w:rFonts w:eastAsia="SimSun"/>
          </w:rPr>
          <w:t>ctual duration per network slice</w:t>
        </w:r>
        <w:r>
          <w:tab/>
        </w:r>
        <w:r>
          <w:fldChar w:fldCharType="begin"/>
        </w:r>
        <w:r>
          <w:instrText xml:space="preserve"> PAGEREF _Toc129038239 \h </w:instrText>
        </w:r>
      </w:ins>
      <w:r>
        <w:fldChar w:fldCharType="separate"/>
      </w:r>
      <w:ins w:id="305" w:author="S5-232746" w:date="2023-03-06T23:35:00Z">
        <w:r>
          <w:t>55</w:t>
        </w:r>
        <w:r>
          <w:fldChar w:fldCharType="end"/>
        </w:r>
      </w:ins>
    </w:p>
    <w:p w14:paraId="3423CFF6" w14:textId="62BB0000" w:rsidR="001F2D9C" w:rsidRDefault="001F2D9C">
      <w:pPr>
        <w:pStyle w:val="TOC3"/>
        <w:rPr>
          <w:ins w:id="306" w:author="S5-232746" w:date="2023-03-06T23:35:00Z"/>
          <w:rFonts w:asciiTheme="minorHAnsi" w:eastAsiaTheme="minorEastAsia" w:hAnsiTheme="minorHAnsi" w:cstheme="minorBidi"/>
          <w:sz w:val="22"/>
          <w:szCs w:val="22"/>
          <w:lang w:val="en-US"/>
        </w:rPr>
      </w:pPr>
      <w:ins w:id="307" w:author="S5-232746" w:date="2023-03-06T23:35:00Z">
        <w:r w:rsidRPr="00837E33">
          <w:rPr>
            <w:rFonts w:eastAsia="SimSun"/>
          </w:rPr>
          <w:t>6.7.0</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_Toc129038240 \h </w:instrText>
        </w:r>
      </w:ins>
      <w:r>
        <w:fldChar w:fldCharType="separate"/>
      </w:r>
      <w:ins w:id="308" w:author="S5-232746" w:date="2023-03-06T23:35:00Z">
        <w:r>
          <w:t>55</w:t>
        </w:r>
        <w:r>
          <w:fldChar w:fldCharType="end"/>
        </w:r>
      </w:ins>
    </w:p>
    <w:p w14:paraId="5CEDCF88" w14:textId="1C89736C" w:rsidR="001F2D9C" w:rsidRDefault="001F2D9C">
      <w:pPr>
        <w:pStyle w:val="TOC3"/>
        <w:rPr>
          <w:ins w:id="309" w:author="S5-232746" w:date="2023-03-06T23:35:00Z"/>
          <w:rFonts w:asciiTheme="minorHAnsi" w:eastAsiaTheme="minorEastAsia" w:hAnsiTheme="minorHAnsi" w:cstheme="minorBidi"/>
          <w:sz w:val="22"/>
          <w:szCs w:val="22"/>
          <w:lang w:val="en-US"/>
        </w:rPr>
      </w:pPr>
      <w:ins w:id="310" w:author="S5-232746" w:date="2023-03-06T23:35: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_Toc129038241 \h </w:instrText>
        </w:r>
      </w:ins>
      <w:r>
        <w:fldChar w:fldCharType="separate"/>
      </w:r>
      <w:ins w:id="311" w:author="S5-232746" w:date="2023-03-06T23:35:00Z">
        <w:r>
          <w:t>55</w:t>
        </w:r>
        <w:r>
          <w:fldChar w:fldCharType="end"/>
        </w:r>
      </w:ins>
    </w:p>
    <w:p w14:paraId="2A3F72F8" w14:textId="1B34B667" w:rsidR="001F2D9C" w:rsidRDefault="001F2D9C">
      <w:pPr>
        <w:pStyle w:val="TOC4"/>
        <w:rPr>
          <w:ins w:id="312" w:author="S5-232746" w:date="2023-03-06T23:35:00Z"/>
          <w:rFonts w:asciiTheme="minorHAnsi" w:eastAsiaTheme="minorEastAsia" w:hAnsiTheme="minorHAnsi" w:cstheme="minorBidi"/>
          <w:sz w:val="22"/>
          <w:szCs w:val="22"/>
          <w:lang w:val="en-US"/>
        </w:rPr>
      </w:pPr>
      <w:ins w:id="313" w:author="S5-232746" w:date="2023-03-06T23:35: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_Toc129038242 \h </w:instrText>
        </w:r>
      </w:ins>
      <w:r>
        <w:fldChar w:fldCharType="separate"/>
      </w:r>
      <w:ins w:id="314" w:author="S5-232746" w:date="2023-03-06T23:35:00Z">
        <w:r>
          <w:t>55</w:t>
        </w:r>
        <w:r>
          <w:fldChar w:fldCharType="end"/>
        </w:r>
      </w:ins>
    </w:p>
    <w:p w14:paraId="5F2A5069" w14:textId="6F6898A4" w:rsidR="001F2D9C" w:rsidRDefault="001F2D9C">
      <w:pPr>
        <w:pStyle w:val="TOC4"/>
        <w:rPr>
          <w:ins w:id="315" w:author="S5-232746" w:date="2023-03-06T23:35:00Z"/>
          <w:rFonts w:asciiTheme="minorHAnsi" w:eastAsiaTheme="minorEastAsia" w:hAnsiTheme="minorHAnsi" w:cstheme="minorBidi"/>
          <w:sz w:val="22"/>
          <w:szCs w:val="22"/>
          <w:lang w:val="en-US"/>
        </w:rPr>
      </w:pPr>
      <w:ins w:id="316" w:author="S5-232746" w:date="2023-03-06T23:35: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_Toc129038243 \h </w:instrText>
        </w:r>
      </w:ins>
      <w:r>
        <w:fldChar w:fldCharType="separate"/>
      </w:r>
      <w:ins w:id="317" w:author="S5-232746" w:date="2023-03-06T23:35:00Z">
        <w:r>
          <w:t>55</w:t>
        </w:r>
        <w:r>
          <w:fldChar w:fldCharType="end"/>
        </w:r>
      </w:ins>
    </w:p>
    <w:p w14:paraId="755BAE73" w14:textId="0919FA73" w:rsidR="001F2D9C" w:rsidRDefault="001F2D9C">
      <w:pPr>
        <w:pStyle w:val="TOC4"/>
        <w:rPr>
          <w:ins w:id="318" w:author="S5-232746" w:date="2023-03-06T23:35:00Z"/>
          <w:rFonts w:asciiTheme="minorHAnsi" w:eastAsiaTheme="minorEastAsia" w:hAnsiTheme="minorHAnsi" w:cstheme="minorBidi"/>
          <w:sz w:val="22"/>
          <w:szCs w:val="22"/>
          <w:lang w:val="en-US"/>
        </w:rPr>
      </w:pPr>
      <w:ins w:id="319" w:author="S5-232746" w:date="2023-03-06T23:35: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_Toc129038244 \h </w:instrText>
        </w:r>
      </w:ins>
      <w:r>
        <w:fldChar w:fldCharType="separate"/>
      </w:r>
      <w:ins w:id="320" w:author="S5-232746" w:date="2023-03-06T23:35:00Z">
        <w:r>
          <w:t>56</w:t>
        </w:r>
        <w:r>
          <w:fldChar w:fldCharType="end"/>
        </w:r>
      </w:ins>
    </w:p>
    <w:p w14:paraId="5940579B" w14:textId="698AC5E1" w:rsidR="001F2D9C" w:rsidRDefault="001F2D9C">
      <w:pPr>
        <w:pStyle w:val="TOC3"/>
        <w:rPr>
          <w:ins w:id="321" w:author="S5-232746" w:date="2023-03-06T23:35:00Z"/>
          <w:rFonts w:asciiTheme="minorHAnsi" w:eastAsiaTheme="minorEastAsia" w:hAnsiTheme="minorHAnsi" w:cstheme="minorBidi"/>
          <w:sz w:val="22"/>
          <w:szCs w:val="22"/>
          <w:lang w:val="en-US"/>
        </w:rPr>
      </w:pPr>
      <w:ins w:id="322" w:author="S5-232746" w:date="2023-03-06T23:35:00Z">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_Toc129038245 \h </w:instrText>
        </w:r>
      </w:ins>
      <w:r>
        <w:fldChar w:fldCharType="separate"/>
      </w:r>
      <w:ins w:id="323" w:author="S5-232746" w:date="2023-03-06T23:35:00Z">
        <w:r>
          <w:t>57</w:t>
        </w:r>
        <w:r>
          <w:fldChar w:fldCharType="end"/>
        </w:r>
      </w:ins>
    </w:p>
    <w:p w14:paraId="146DA975" w14:textId="0F8E59E4" w:rsidR="001F2D9C" w:rsidRDefault="001F2D9C">
      <w:pPr>
        <w:pStyle w:val="TOC4"/>
        <w:rPr>
          <w:ins w:id="324" w:author="S5-232746" w:date="2023-03-06T23:35:00Z"/>
          <w:rFonts w:asciiTheme="minorHAnsi" w:eastAsiaTheme="minorEastAsia" w:hAnsiTheme="minorHAnsi" w:cstheme="minorBidi"/>
          <w:sz w:val="22"/>
          <w:szCs w:val="22"/>
          <w:lang w:val="en-US"/>
        </w:rPr>
      </w:pPr>
      <w:ins w:id="325" w:author="S5-232746" w:date="2023-03-06T23:35: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_Toc129038246 \h </w:instrText>
        </w:r>
      </w:ins>
      <w:r>
        <w:fldChar w:fldCharType="separate"/>
      </w:r>
      <w:ins w:id="326" w:author="S5-232746" w:date="2023-03-06T23:35:00Z">
        <w:r>
          <w:t>57</w:t>
        </w:r>
        <w:r>
          <w:fldChar w:fldCharType="end"/>
        </w:r>
      </w:ins>
    </w:p>
    <w:p w14:paraId="4E0AA04E" w14:textId="5E5FE410" w:rsidR="001F2D9C" w:rsidRDefault="001F2D9C">
      <w:pPr>
        <w:pStyle w:val="TOC4"/>
        <w:rPr>
          <w:ins w:id="327" w:author="S5-232746" w:date="2023-03-06T23:35:00Z"/>
          <w:rFonts w:asciiTheme="minorHAnsi" w:eastAsiaTheme="minorEastAsia" w:hAnsiTheme="minorHAnsi" w:cstheme="minorBidi"/>
          <w:sz w:val="22"/>
          <w:szCs w:val="22"/>
          <w:lang w:val="en-US"/>
        </w:rPr>
      </w:pPr>
      <w:ins w:id="328" w:author="S5-232746" w:date="2023-03-06T23:35: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_Toc129038247 \h </w:instrText>
        </w:r>
      </w:ins>
      <w:r>
        <w:fldChar w:fldCharType="separate"/>
      </w:r>
      <w:ins w:id="329" w:author="S5-232746" w:date="2023-03-06T23:35:00Z">
        <w:r>
          <w:t>57</w:t>
        </w:r>
        <w:r>
          <w:fldChar w:fldCharType="end"/>
        </w:r>
      </w:ins>
    </w:p>
    <w:p w14:paraId="08B4B006" w14:textId="15ADF5A6" w:rsidR="001F2D9C" w:rsidRDefault="001F2D9C">
      <w:pPr>
        <w:pStyle w:val="TOC4"/>
        <w:rPr>
          <w:ins w:id="330" w:author="S5-232746" w:date="2023-03-06T23:35:00Z"/>
          <w:rFonts w:asciiTheme="minorHAnsi" w:eastAsiaTheme="minorEastAsia" w:hAnsiTheme="minorHAnsi" w:cstheme="minorBidi"/>
          <w:sz w:val="22"/>
          <w:szCs w:val="22"/>
          <w:lang w:val="en-US"/>
        </w:rPr>
      </w:pPr>
      <w:ins w:id="331" w:author="S5-232746" w:date="2023-03-06T23:35: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_Toc129038248 \h </w:instrText>
        </w:r>
      </w:ins>
      <w:r>
        <w:fldChar w:fldCharType="separate"/>
      </w:r>
      <w:ins w:id="332" w:author="S5-232746" w:date="2023-03-06T23:35:00Z">
        <w:r>
          <w:t>57</w:t>
        </w:r>
        <w:r>
          <w:fldChar w:fldCharType="end"/>
        </w:r>
      </w:ins>
    </w:p>
    <w:p w14:paraId="16D187EF" w14:textId="049CC711" w:rsidR="001F2D9C" w:rsidRDefault="001F2D9C">
      <w:pPr>
        <w:pStyle w:val="TOC3"/>
        <w:rPr>
          <w:ins w:id="333" w:author="S5-232746" w:date="2023-03-06T23:35:00Z"/>
          <w:rFonts w:asciiTheme="minorHAnsi" w:eastAsiaTheme="minorEastAsia" w:hAnsiTheme="minorHAnsi" w:cstheme="minorBidi"/>
          <w:sz w:val="22"/>
          <w:szCs w:val="22"/>
          <w:lang w:val="en-US"/>
        </w:rPr>
      </w:pPr>
      <w:ins w:id="334" w:author="S5-232746" w:date="2023-03-06T23:35:00Z">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_Toc129038249 \h </w:instrText>
        </w:r>
      </w:ins>
      <w:r>
        <w:fldChar w:fldCharType="separate"/>
      </w:r>
      <w:ins w:id="335" w:author="S5-232746" w:date="2023-03-06T23:35:00Z">
        <w:r>
          <w:t>58</w:t>
        </w:r>
        <w:r>
          <w:fldChar w:fldCharType="end"/>
        </w:r>
      </w:ins>
    </w:p>
    <w:p w14:paraId="7F58A6AD" w14:textId="6A0C5DBA" w:rsidR="001F2D9C" w:rsidRDefault="001F2D9C">
      <w:pPr>
        <w:pStyle w:val="TOC4"/>
        <w:rPr>
          <w:ins w:id="336" w:author="S5-232746" w:date="2023-03-06T23:35:00Z"/>
          <w:rFonts w:asciiTheme="minorHAnsi" w:eastAsiaTheme="minorEastAsia" w:hAnsiTheme="minorHAnsi" w:cstheme="minorBidi"/>
          <w:sz w:val="22"/>
          <w:szCs w:val="22"/>
          <w:lang w:val="en-US"/>
        </w:rPr>
      </w:pPr>
      <w:ins w:id="337" w:author="S5-232746" w:date="2023-03-06T23:35: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_Toc129038250 \h </w:instrText>
        </w:r>
      </w:ins>
      <w:r>
        <w:fldChar w:fldCharType="separate"/>
      </w:r>
      <w:ins w:id="338" w:author="S5-232746" w:date="2023-03-06T23:35:00Z">
        <w:r>
          <w:t>58</w:t>
        </w:r>
        <w:r>
          <w:fldChar w:fldCharType="end"/>
        </w:r>
      </w:ins>
    </w:p>
    <w:p w14:paraId="06FF264C" w14:textId="6DBD6D19" w:rsidR="001F2D9C" w:rsidRDefault="001F2D9C">
      <w:pPr>
        <w:pStyle w:val="TOC4"/>
        <w:rPr>
          <w:ins w:id="339" w:author="S5-232746" w:date="2023-03-06T23:35:00Z"/>
          <w:rFonts w:asciiTheme="minorHAnsi" w:eastAsiaTheme="minorEastAsia" w:hAnsiTheme="minorHAnsi" w:cstheme="minorBidi"/>
          <w:sz w:val="22"/>
          <w:szCs w:val="22"/>
          <w:lang w:val="en-US"/>
        </w:rPr>
      </w:pPr>
      <w:ins w:id="340" w:author="S5-232746" w:date="2023-03-06T23:35: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_Toc129038251 \h </w:instrText>
        </w:r>
      </w:ins>
      <w:r>
        <w:fldChar w:fldCharType="separate"/>
      </w:r>
      <w:ins w:id="341" w:author="S5-232746" w:date="2023-03-06T23:35:00Z">
        <w:r>
          <w:t>58</w:t>
        </w:r>
        <w:r>
          <w:fldChar w:fldCharType="end"/>
        </w:r>
      </w:ins>
    </w:p>
    <w:p w14:paraId="056CF75F" w14:textId="73A6CEA6" w:rsidR="001F2D9C" w:rsidRDefault="001F2D9C">
      <w:pPr>
        <w:pStyle w:val="TOC4"/>
        <w:rPr>
          <w:ins w:id="342" w:author="S5-232746" w:date="2023-03-06T23:35:00Z"/>
          <w:rFonts w:asciiTheme="minorHAnsi" w:eastAsiaTheme="minorEastAsia" w:hAnsiTheme="minorHAnsi" w:cstheme="minorBidi"/>
          <w:sz w:val="22"/>
          <w:szCs w:val="22"/>
          <w:lang w:val="en-US"/>
        </w:rPr>
      </w:pPr>
      <w:ins w:id="343" w:author="S5-232746" w:date="2023-03-06T23:35: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_Toc129038252 \h </w:instrText>
        </w:r>
      </w:ins>
      <w:r>
        <w:fldChar w:fldCharType="separate"/>
      </w:r>
      <w:ins w:id="344" w:author="S5-232746" w:date="2023-03-06T23:35:00Z">
        <w:r>
          <w:t>58</w:t>
        </w:r>
        <w:r>
          <w:fldChar w:fldCharType="end"/>
        </w:r>
      </w:ins>
    </w:p>
    <w:p w14:paraId="405AAF1C" w14:textId="0178B07A" w:rsidR="001F2D9C" w:rsidRDefault="001F2D9C">
      <w:pPr>
        <w:pStyle w:val="TOC3"/>
        <w:rPr>
          <w:ins w:id="345" w:author="S5-232746" w:date="2023-03-06T23:35:00Z"/>
          <w:rFonts w:asciiTheme="minorHAnsi" w:eastAsiaTheme="minorEastAsia" w:hAnsiTheme="minorHAnsi" w:cstheme="minorBidi"/>
          <w:sz w:val="22"/>
          <w:szCs w:val="22"/>
          <w:lang w:val="en-US"/>
        </w:rPr>
      </w:pPr>
      <w:ins w:id="346" w:author="S5-232746" w:date="2023-03-06T23:35:00Z">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_Toc129038253 \h </w:instrText>
        </w:r>
      </w:ins>
      <w:r>
        <w:fldChar w:fldCharType="separate"/>
      </w:r>
      <w:ins w:id="347" w:author="S5-232746" w:date="2023-03-06T23:35:00Z">
        <w:r>
          <w:t>60</w:t>
        </w:r>
        <w:r>
          <w:fldChar w:fldCharType="end"/>
        </w:r>
      </w:ins>
    </w:p>
    <w:p w14:paraId="71FC9677" w14:textId="311E6ECD" w:rsidR="001F2D9C" w:rsidRDefault="001F2D9C">
      <w:pPr>
        <w:pStyle w:val="TOC4"/>
        <w:rPr>
          <w:ins w:id="348" w:author="S5-232746" w:date="2023-03-06T23:35:00Z"/>
          <w:rFonts w:asciiTheme="minorHAnsi" w:eastAsiaTheme="minorEastAsia" w:hAnsiTheme="minorHAnsi" w:cstheme="minorBidi"/>
          <w:sz w:val="22"/>
          <w:szCs w:val="22"/>
          <w:lang w:val="en-US"/>
        </w:rPr>
      </w:pPr>
      <w:ins w:id="349" w:author="S5-232746" w:date="2023-03-06T23:35: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_Toc129038254 \h </w:instrText>
        </w:r>
      </w:ins>
      <w:r>
        <w:fldChar w:fldCharType="separate"/>
      </w:r>
      <w:ins w:id="350" w:author="S5-232746" w:date="2023-03-06T23:35:00Z">
        <w:r>
          <w:t>60</w:t>
        </w:r>
        <w:r>
          <w:fldChar w:fldCharType="end"/>
        </w:r>
      </w:ins>
    </w:p>
    <w:p w14:paraId="02255682" w14:textId="289D109E" w:rsidR="001F2D9C" w:rsidRDefault="001F2D9C">
      <w:pPr>
        <w:pStyle w:val="TOC4"/>
        <w:rPr>
          <w:ins w:id="351" w:author="S5-232746" w:date="2023-03-06T23:35:00Z"/>
          <w:rFonts w:asciiTheme="minorHAnsi" w:eastAsiaTheme="minorEastAsia" w:hAnsiTheme="minorHAnsi" w:cstheme="minorBidi"/>
          <w:sz w:val="22"/>
          <w:szCs w:val="22"/>
          <w:lang w:val="en-US"/>
        </w:rPr>
      </w:pPr>
      <w:ins w:id="352" w:author="S5-232746" w:date="2023-03-06T23:35: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_Toc129038255 \h </w:instrText>
        </w:r>
      </w:ins>
      <w:r>
        <w:fldChar w:fldCharType="separate"/>
      </w:r>
      <w:ins w:id="353" w:author="S5-232746" w:date="2023-03-06T23:35:00Z">
        <w:r>
          <w:t>60</w:t>
        </w:r>
        <w:r>
          <w:fldChar w:fldCharType="end"/>
        </w:r>
      </w:ins>
    </w:p>
    <w:p w14:paraId="6D7475B1" w14:textId="7E40AF8F" w:rsidR="001F2D9C" w:rsidRDefault="001F2D9C">
      <w:pPr>
        <w:pStyle w:val="TOC4"/>
        <w:rPr>
          <w:ins w:id="354" w:author="S5-232746" w:date="2023-03-06T23:35:00Z"/>
          <w:rFonts w:asciiTheme="minorHAnsi" w:eastAsiaTheme="minorEastAsia" w:hAnsiTheme="minorHAnsi" w:cstheme="minorBidi"/>
          <w:sz w:val="22"/>
          <w:szCs w:val="22"/>
          <w:lang w:val="en-US"/>
        </w:rPr>
      </w:pPr>
      <w:ins w:id="355" w:author="S5-232746" w:date="2023-03-06T23:35: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_Toc129038256 \h </w:instrText>
        </w:r>
      </w:ins>
      <w:r>
        <w:fldChar w:fldCharType="separate"/>
      </w:r>
      <w:ins w:id="356" w:author="S5-232746" w:date="2023-03-06T23:35:00Z">
        <w:r>
          <w:t>60</w:t>
        </w:r>
        <w:r>
          <w:fldChar w:fldCharType="end"/>
        </w:r>
      </w:ins>
    </w:p>
    <w:p w14:paraId="27D3F78C" w14:textId="0790D04C" w:rsidR="001F2D9C" w:rsidRDefault="001F2D9C">
      <w:pPr>
        <w:pStyle w:val="TOC3"/>
        <w:rPr>
          <w:ins w:id="357" w:author="S5-232746" w:date="2023-03-06T23:35:00Z"/>
          <w:rFonts w:asciiTheme="minorHAnsi" w:eastAsiaTheme="minorEastAsia" w:hAnsiTheme="minorHAnsi" w:cstheme="minorBidi"/>
          <w:sz w:val="22"/>
          <w:szCs w:val="22"/>
          <w:lang w:val="en-US"/>
        </w:rPr>
      </w:pPr>
      <w:ins w:id="358" w:author="S5-232746" w:date="2023-03-06T23:35: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_Toc129038257 \h </w:instrText>
        </w:r>
      </w:ins>
      <w:r>
        <w:fldChar w:fldCharType="separate"/>
      </w:r>
      <w:ins w:id="359" w:author="S5-232746" w:date="2023-03-06T23:35:00Z">
        <w:r>
          <w:t>61</w:t>
        </w:r>
        <w:r>
          <w:fldChar w:fldCharType="end"/>
        </w:r>
      </w:ins>
    </w:p>
    <w:p w14:paraId="09CC842A" w14:textId="63B0EACF" w:rsidR="001F2D9C" w:rsidRDefault="001F2D9C">
      <w:pPr>
        <w:pStyle w:val="TOC3"/>
        <w:rPr>
          <w:ins w:id="360" w:author="S5-232746" w:date="2023-03-06T23:35:00Z"/>
          <w:rFonts w:asciiTheme="minorHAnsi" w:eastAsiaTheme="minorEastAsia" w:hAnsiTheme="minorHAnsi" w:cstheme="minorBidi"/>
          <w:sz w:val="22"/>
          <w:szCs w:val="22"/>
          <w:lang w:val="en-US"/>
        </w:rPr>
      </w:pPr>
      <w:ins w:id="361" w:author="S5-232746" w:date="2023-03-06T23:35:00Z">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_Toc129038258 \h </w:instrText>
        </w:r>
      </w:ins>
      <w:r>
        <w:fldChar w:fldCharType="separate"/>
      </w:r>
      <w:ins w:id="362" w:author="S5-232746" w:date="2023-03-06T23:35:00Z">
        <w:r>
          <w:t>61</w:t>
        </w:r>
        <w:r>
          <w:fldChar w:fldCharType="end"/>
        </w:r>
      </w:ins>
    </w:p>
    <w:p w14:paraId="05F6EB9F" w14:textId="7B0268F7" w:rsidR="001F2D9C" w:rsidRDefault="001F2D9C">
      <w:pPr>
        <w:pStyle w:val="TOC2"/>
        <w:rPr>
          <w:ins w:id="363" w:author="S5-232746" w:date="2023-03-06T23:35:00Z"/>
          <w:rFonts w:asciiTheme="minorHAnsi" w:eastAsiaTheme="minorEastAsia" w:hAnsiTheme="minorHAnsi" w:cstheme="minorBidi"/>
          <w:sz w:val="22"/>
          <w:szCs w:val="22"/>
          <w:lang w:val="en-US"/>
        </w:rPr>
      </w:pPr>
      <w:ins w:id="364" w:author="S5-232746" w:date="2023-03-06T23:35:00Z">
        <w:r w:rsidRPr="00837E33">
          <w:rPr>
            <w:rFonts w:eastAsia="SimSun"/>
          </w:rPr>
          <w:t>6.8</w:t>
        </w:r>
        <w:r>
          <w:rPr>
            <w:rFonts w:asciiTheme="minorHAnsi" w:eastAsiaTheme="minorEastAsia" w:hAnsiTheme="minorHAnsi" w:cstheme="minorBidi"/>
            <w:sz w:val="22"/>
            <w:szCs w:val="22"/>
            <w:lang w:val="en-US"/>
          </w:rPr>
          <w:tab/>
        </w:r>
        <w:r w:rsidRPr="00837E33">
          <w:rPr>
            <w:rFonts w:eastAsia="SimSun"/>
          </w:rPr>
          <w:t>Key Issue #8: Converged Charging for NSSAA</w:t>
        </w:r>
        <w:r>
          <w:tab/>
        </w:r>
        <w:r>
          <w:fldChar w:fldCharType="begin"/>
        </w:r>
        <w:r>
          <w:instrText xml:space="preserve"> PAGEREF _Toc129038259 \h </w:instrText>
        </w:r>
      </w:ins>
      <w:r>
        <w:fldChar w:fldCharType="separate"/>
      </w:r>
      <w:ins w:id="365" w:author="S5-232746" w:date="2023-03-06T23:35:00Z">
        <w:r>
          <w:t>61</w:t>
        </w:r>
        <w:r>
          <w:fldChar w:fldCharType="end"/>
        </w:r>
      </w:ins>
    </w:p>
    <w:p w14:paraId="6CB9D441" w14:textId="4D093F87" w:rsidR="001F2D9C" w:rsidRDefault="001F2D9C">
      <w:pPr>
        <w:pStyle w:val="TOC3"/>
        <w:rPr>
          <w:ins w:id="366" w:author="S5-232746" w:date="2023-03-06T23:35:00Z"/>
          <w:rFonts w:asciiTheme="minorHAnsi" w:eastAsiaTheme="minorEastAsia" w:hAnsiTheme="minorHAnsi" w:cstheme="minorBidi"/>
          <w:sz w:val="22"/>
          <w:szCs w:val="22"/>
          <w:lang w:val="en-US"/>
        </w:rPr>
      </w:pPr>
      <w:ins w:id="367" w:author="S5-232746" w:date="2023-03-06T23:35:00Z">
        <w:r w:rsidRPr="00837E33">
          <w:rPr>
            <w:rFonts w:eastAsia="SimSun"/>
          </w:rPr>
          <w:t>6.8.1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_Toc129038260 \h </w:instrText>
        </w:r>
      </w:ins>
      <w:r>
        <w:fldChar w:fldCharType="separate"/>
      </w:r>
      <w:ins w:id="368" w:author="S5-232746" w:date="2023-03-06T23:35:00Z">
        <w:r>
          <w:t>61</w:t>
        </w:r>
        <w:r>
          <w:fldChar w:fldCharType="end"/>
        </w:r>
      </w:ins>
    </w:p>
    <w:p w14:paraId="3010A2DF" w14:textId="1DAFA7EA" w:rsidR="001F2D9C" w:rsidRDefault="001F2D9C">
      <w:pPr>
        <w:pStyle w:val="TOC3"/>
        <w:rPr>
          <w:ins w:id="369" w:author="S5-232746" w:date="2023-03-06T23:35:00Z"/>
          <w:rFonts w:asciiTheme="minorHAnsi" w:eastAsiaTheme="minorEastAsia" w:hAnsiTheme="minorHAnsi" w:cstheme="minorBidi"/>
          <w:sz w:val="22"/>
          <w:szCs w:val="22"/>
          <w:lang w:val="en-US"/>
        </w:rPr>
      </w:pPr>
      <w:ins w:id="370" w:author="S5-232746" w:date="2023-03-06T23:35:00Z">
        <w:r w:rsidRPr="00837E33">
          <w:rPr>
            <w:rFonts w:eastAsia="SimSun"/>
          </w:rPr>
          <w:t>6.8.2</w:t>
        </w:r>
        <w:r>
          <w:rPr>
            <w:rFonts w:asciiTheme="minorHAnsi" w:eastAsiaTheme="minorEastAsia" w:hAnsiTheme="minorHAnsi" w:cstheme="minorBidi"/>
            <w:sz w:val="22"/>
            <w:szCs w:val="22"/>
            <w:lang w:val="en-US"/>
          </w:rPr>
          <w:tab/>
        </w:r>
        <w:r w:rsidRPr="00837E33">
          <w:rPr>
            <w:rFonts w:eastAsia="SimSun"/>
          </w:rPr>
          <w:t>Solution#8.1 Converged Charging for NSSAA</w:t>
        </w:r>
        <w:r>
          <w:tab/>
        </w:r>
        <w:r>
          <w:fldChar w:fldCharType="begin"/>
        </w:r>
        <w:r>
          <w:instrText xml:space="preserve"> PAGEREF _Toc129038261 \h </w:instrText>
        </w:r>
      </w:ins>
      <w:r>
        <w:fldChar w:fldCharType="separate"/>
      </w:r>
      <w:ins w:id="371" w:author="S5-232746" w:date="2023-03-06T23:35:00Z">
        <w:r>
          <w:t>62</w:t>
        </w:r>
        <w:r>
          <w:fldChar w:fldCharType="end"/>
        </w:r>
      </w:ins>
    </w:p>
    <w:p w14:paraId="0945162A" w14:textId="3D3E6F3C" w:rsidR="001F2D9C" w:rsidRDefault="001F2D9C">
      <w:pPr>
        <w:pStyle w:val="TOC4"/>
        <w:rPr>
          <w:ins w:id="372" w:author="S5-232746" w:date="2023-03-06T23:35:00Z"/>
          <w:rFonts w:asciiTheme="minorHAnsi" w:eastAsiaTheme="minorEastAsia" w:hAnsiTheme="minorHAnsi" w:cstheme="minorBidi"/>
          <w:sz w:val="22"/>
          <w:szCs w:val="22"/>
          <w:lang w:val="en-US"/>
        </w:rPr>
      </w:pPr>
      <w:ins w:id="373" w:author="S5-232746" w:date="2023-03-06T23:35:00Z">
        <w:r w:rsidRPr="00837E33">
          <w:rPr>
            <w:rFonts w:eastAsia="SimSun"/>
          </w:rPr>
          <w:t>6.8.2.1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_Toc129038262 \h </w:instrText>
        </w:r>
      </w:ins>
      <w:r>
        <w:fldChar w:fldCharType="separate"/>
      </w:r>
      <w:ins w:id="374" w:author="S5-232746" w:date="2023-03-06T23:35:00Z">
        <w:r>
          <w:t>62</w:t>
        </w:r>
        <w:r>
          <w:fldChar w:fldCharType="end"/>
        </w:r>
      </w:ins>
    </w:p>
    <w:p w14:paraId="3A6FF1DF" w14:textId="1C03F641" w:rsidR="001F2D9C" w:rsidRDefault="001F2D9C">
      <w:pPr>
        <w:pStyle w:val="TOC4"/>
        <w:rPr>
          <w:ins w:id="375" w:author="S5-232746" w:date="2023-03-06T23:35:00Z"/>
          <w:rFonts w:asciiTheme="minorHAnsi" w:eastAsiaTheme="minorEastAsia" w:hAnsiTheme="minorHAnsi" w:cstheme="minorBidi"/>
          <w:sz w:val="22"/>
          <w:szCs w:val="22"/>
          <w:lang w:val="en-US"/>
        </w:rPr>
      </w:pPr>
      <w:ins w:id="376" w:author="S5-232746" w:date="2023-03-06T23:35:00Z">
        <w:r w:rsidRPr="00837E33">
          <w:rPr>
            <w:rFonts w:eastAsia="SimSun"/>
          </w:rPr>
          <w:t>6.8.2.2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_Toc129038263 \h </w:instrText>
        </w:r>
      </w:ins>
      <w:r>
        <w:fldChar w:fldCharType="separate"/>
      </w:r>
      <w:ins w:id="377" w:author="S5-232746" w:date="2023-03-06T23:35:00Z">
        <w:r>
          <w:t>62</w:t>
        </w:r>
        <w:r>
          <w:fldChar w:fldCharType="end"/>
        </w:r>
      </w:ins>
    </w:p>
    <w:p w14:paraId="739EBCB8" w14:textId="575335D8" w:rsidR="001F2D9C" w:rsidRDefault="001F2D9C">
      <w:pPr>
        <w:pStyle w:val="TOC4"/>
        <w:rPr>
          <w:ins w:id="378" w:author="S5-232746" w:date="2023-03-06T23:35:00Z"/>
          <w:rFonts w:asciiTheme="minorHAnsi" w:eastAsiaTheme="minorEastAsia" w:hAnsiTheme="minorHAnsi" w:cstheme="minorBidi"/>
          <w:sz w:val="22"/>
          <w:szCs w:val="22"/>
          <w:lang w:val="en-US"/>
        </w:rPr>
      </w:pPr>
      <w:ins w:id="379" w:author="S5-232746" w:date="2023-03-06T23:35:00Z">
        <w:r w:rsidRPr="00837E33">
          <w:rPr>
            <w:rFonts w:eastAsia="SimSun"/>
          </w:rPr>
          <w:t>6.8.2.3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_Toc129038264 \h </w:instrText>
        </w:r>
      </w:ins>
      <w:r>
        <w:fldChar w:fldCharType="separate"/>
      </w:r>
      <w:ins w:id="380" w:author="S5-232746" w:date="2023-03-06T23:35:00Z">
        <w:r>
          <w:t>62</w:t>
        </w:r>
        <w:r>
          <w:fldChar w:fldCharType="end"/>
        </w:r>
      </w:ins>
    </w:p>
    <w:p w14:paraId="2BBACE57" w14:textId="6A34A262" w:rsidR="001F2D9C" w:rsidRDefault="001F2D9C">
      <w:pPr>
        <w:pStyle w:val="TOC3"/>
        <w:rPr>
          <w:ins w:id="381" w:author="S5-232746" w:date="2023-03-06T23:35:00Z"/>
          <w:rFonts w:asciiTheme="minorHAnsi" w:eastAsiaTheme="minorEastAsia" w:hAnsiTheme="minorHAnsi" w:cstheme="minorBidi"/>
          <w:sz w:val="22"/>
          <w:szCs w:val="22"/>
          <w:lang w:val="en-US"/>
        </w:rPr>
      </w:pPr>
      <w:ins w:id="382" w:author="S5-232746" w:date="2023-03-06T23:35:00Z">
        <w:r w:rsidRPr="00837E33">
          <w:rPr>
            <w:rFonts w:eastAsia="SimSun"/>
          </w:rPr>
          <w:t>6.8.3</w:t>
        </w:r>
        <w:r>
          <w:rPr>
            <w:rFonts w:asciiTheme="minorHAnsi" w:eastAsiaTheme="minorEastAsia" w:hAnsiTheme="minorHAnsi" w:cstheme="minorBidi"/>
            <w:sz w:val="22"/>
            <w:szCs w:val="22"/>
            <w:lang w:val="en-US"/>
          </w:rPr>
          <w:tab/>
        </w:r>
        <w:r w:rsidRPr="00837E33">
          <w:rPr>
            <w:rFonts w:eastAsia="SimSun"/>
          </w:rPr>
          <w:t>Solution#8.2 Converged Charging for NSSAA from AAA-P</w:t>
        </w:r>
        <w:r>
          <w:tab/>
        </w:r>
        <w:r>
          <w:fldChar w:fldCharType="begin"/>
        </w:r>
        <w:r>
          <w:instrText xml:space="preserve"> PAGEREF _Toc129038265 \h </w:instrText>
        </w:r>
      </w:ins>
      <w:r>
        <w:fldChar w:fldCharType="separate"/>
      </w:r>
      <w:ins w:id="383" w:author="S5-232746" w:date="2023-03-06T23:35:00Z">
        <w:r>
          <w:t>64</w:t>
        </w:r>
        <w:r>
          <w:fldChar w:fldCharType="end"/>
        </w:r>
      </w:ins>
    </w:p>
    <w:p w14:paraId="388A9DDF" w14:textId="3CA549FE" w:rsidR="001F2D9C" w:rsidRDefault="001F2D9C">
      <w:pPr>
        <w:pStyle w:val="TOC4"/>
        <w:rPr>
          <w:ins w:id="384" w:author="S5-232746" w:date="2023-03-06T23:35:00Z"/>
          <w:rFonts w:asciiTheme="minorHAnsi" w:eastAsiaTheme="minorEastAsia" w:hAnsiTheme="minorHAnsi" w:cstheme="minorBidi"/>
          <w:sz w:val="22"/>
          <w:szCs w:val="22"/>
          <w:lang w:val="en-US"/>
        </w:rPr>
      </w:pPr>
      <w:ins w:id="385" w:author="S5-232746" w:date="2023-03-06T23:35:00Z">
        <w:r w:rsidRPr="00837E33">
          <w:rPr>
            <w:rFonts w:eastAsia="SimSun"/>
          </w:rPr>
          <w:t>6.8.3.1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_Toc129038266 \h </w:instrText>
        </w:r>
      </w:ins>
      <w:r>
        <w:fldChar w:fldCharType="separate"/>
      </w:r>
      <w:ins w:id="386" w:author="S5-232746" w:date="2023-03-06T23:35:00Z">
        <w:r>
          <w:t>64</w:t>
        </w:r>
        <w:r>
          <w:fldChar w:fldCharType="end"/>
        </w:r>
      </w:ins>
    </w:p>
    <w:p w14:paraId="38D74BAE" w14:textId="48B5C777" w:rsidR="001F2D9C" w:rsidRDefault="001F2D9C">
      <w:pPr>
        <w:pStyle w:val="TOC4"/>
        <w:rPr>
          <w:ins w:id="387" w:author="S5-232746" w:date="2023-03-06T23:35:00Z"/>
          <w:rFonts w:asciiTheme="minorHAnsi" w:eastAsiaTheme="minorEastAsia" w:hAnsiTheme="minorHAnsi" w:cstheme="minorBidi"/>
          <w:sz w:val="22"/>
          <w:szCs w:val="22"/>
          <w:lang w:val="en-US"/>
        </w:rPr>
      </w:pPr>
      <w:ins w:id="388" w:author="S5-232746" w:date="2023-03-06T23:35:00Z">
        <w:r w:rsidRPr="00837E33">
          <w:rPr>
            <w:rFonts w:eastAsia="SimSun"/>
          </w:rPr>
          <w:t>6.8.3.2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_Toc129038267 \h </w:instrText>
        </w:r>
      </w:ins>
      <w:r>
        <w:fldChar w:fldCharType="separate"/>
      </w:r>
      <w:ins w:id="389" w:author="S5-232746" w:date="2023-03-06T23:35:00Z">
        <w:r>
          <w:t>64</w:t>
        </w:r>
        <w:r>
          <w:fldChar w:fldCharType="end"/>
        </w:r>
      </w:ins>
    </w:p>
    <w:p w14:paraId="367F199E" w14:textId="7779851A" w:rsidR="001F2D9C" w:rsidRDefault="001F2D9C">
      <w:pPr>
        <w:pStyle w:val="TOC4"/>
        <w:rPr>
          <w:ins w:id="390" w:author="S5-232746" w:date="2023-03-06T23:35:00Z"/>
          <w:rFonts w:asciiTheme="minorHAnsi" w:eastAsiaTheme="minorEastAsia" w:hAnsiTheme="minorHAnsi" w:cstheme="minorBidi"/>
          <w:sz w:val="22"/>
          <w:szCs w:val="22"/>
          <w:lang w:val="en-US"/>
        </w:rPr>
      </w:pPr>
      <w:ins w:id="391" w:author="S5-232746" w:date="2023-03-06T23:35:00Z">
        <w:r w:rsidRPr="00837E33">
          <w:rPr>
            <w:rFonts w:eastAsia="SimSun"/>
          </w:rPr>
          <w:t>6.8.3.3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_Toc129038268 \h </w:instrText>
        </w:r>
      </w:ins>
      <w:r>
        <w:fldChar w:fldCharType="separate"/>
      </w:r>
      <w:ins w:id="392" w:author="S5-232746" w:date="2023-03-06T23:35:00Z">
        <w:r>
          <w:t>64</w:t>
        </w:r>
        <w:r>
          <w:fldChar w:fldCharType="end"/>
        </w:r>
      </w:ins>
    </w:p>
    <w:p w14:paraId="4506A035" w14:textId="6DABF5C2" w:rsidR="001F2D9C" w:rsidRDefault="001F2D9C">
      <w:pPr>
        <w:pStyle w:val="TOC3"/>
        <w:rPr>
          <w:ins w:id="393" w:author="S5-232746" w:date="2023-03-06T23:35:00Z"/>
          <w:rFonts w:asciiTheme="minorHAnsi" w:eastAsiaTheme="minorEastAsia" w:hAnsiTheme="minorHAnsi" w:cstheme="minorBidi"/>
          <w:sz w:val="22"/>
          <w:szCs w:val="22"/>
          <w:lang w:val="en-US"/>
        </w:rPr>
      </w:pPr>
      <w:ins w:id="394" w:author="S5-232746" w:date="2023-03-06T23:35: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_Toc129038269 \h </w:instrText>
        </w:r>
      </w:ins>
      <w:r>
        <w:fldChar w:fldCharType="separate"/>
      </w:r>
      <w:ins w:id="395" w:author="S5-232746" w:date="2023-03-06T23:35:00Z">
        <w:r>
          <w:t>66</w:t>
        </w:r>
        <w:r>
          <w:fldChar w:fldCharType="end"/>
        </w:r>
      </w:ins>
    </w:p>
    <w:p w14:paraId="2A3CFAFB" w14:textId="169466D5" w:rsidR="001F2D9C" w:rsidRDefault="001F2D9C">
      <w:pPr>
        <w:pStyle w:val="TOC3"/>
        <w:rPr>
          <w:ins w:id="396" w:author="S5-232746" w:date="2023-03-06T23:35:00Z"/>
          <w:rFonts w:asciiTheme="minorHAnsi" w:eastAsiaTheme="minorEastAsia" w:hAnsiTheme="minorHAnsi" w:cstheme="minorBidi"/>
          <w:sz w:val="22"/>
          <w:szCs w:val="22"/>
          <w:lang w:val="en-US"/>
        </w:rPr>
      </w:pPr>
      <w:ins w:id="397" w:author="S5-232746" w:date="2023-03-06T23:35:00Z">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_Toc129038270 \h </w:instrText>
        </w:r>
      </w:ins>
      <w:r>
        <w:fldChar w:fldCharType="separate"/>
      </w:r>
      <w:ins w:id="398" w:author="S5-232746" w:date="2023-03-06T23:35:00Z">
        <w:r>
          <w:t>66</w:t>
        </w:r>
        <w:r>
          <w:fldChar w:fldCharType="end"/>
        </w:r>
      </w:ins>
    </w:p>
    <w:p w14:paraId="00752DFA" w14:textId="36E500A6" w:rsidR="001F2D9C" w:rsidRDefault="001F2D9C">
      <w:pPr>
        <w:pStyle w:val="TOC2"/>
        <w:rPr>
          <w:ins w:id="399" w:author="S5-232746" w:date="2023-03-06T23:35:00Z"/>
          <w:rFonts w:asciiTheme="minorHAnsi" w:eastAsiaTheme="minorEastAsia" w:hAnsiTheme="minorHAnsi" w:cstheme="minorBidi"/>
          <w:sz w:val="22"/>
          <w:szCs w:val="22"/>
          <w:lang w:val="en-US"/>
        </w:rPr>
      </w:pPr>
      <w:ins w:id="400" w:author="S5-232746" w:date="2023-03-06T23:35:00Z">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_Toc129038271 \h </w:instrText>
        </w:r>
      </w:ins>
      <w:r>
        <w:fldChar w:fldCharType="separate"/>
      </w:r>
      <w:ins w:id="401" w:author="S5-232746" w:date="2023-03-06T23:35:00Z">
        <w:r>
          <w:t>66</w:t>
        </w:r>
        <w:r>
          <w:fldChar w:fldCharType="end"/>
        </w:r>
      </w:ins>
    </w:p>
    <w:p w14:paraId="2A718B8A" w14:textId="008CC3CC" w:rsidR="001F2D9C" w:rsidRDefault="001F2D9C">
      <w:pPr>
        <w:pStyle w:val="TOC3"/>
        <w:rPr>
          <w:ins w:id="402" w:author="S5-232746" w:date="2023-03-06T23:35:00Z"/>
          <w:rFonts w:asciiTheme="minorHAnsi" w:eastAsiaTheme="minorEastAsia" w:hAnsiTheme="minorHAnsi" w:cstheme="minorBidi"/>
          <w:sz w:val="22"/>
          <w:szCs w:val="22"/>
          <w:lang w:val="en-US"/>
        </w:rPr>
      </w:pPr>
      <w:ins w:id="403" w:author="S5-232746" w:date="2023-03-06T23:35:00Z">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_Toc129038272 \h </w:instrText>
        </w:r>
      </w:ins>
      <w:r>
        <w:fldChar w:fldCharType="separate"/>
      </w:r>
      <w:ins w:id="404" w:author="S5-232746" w:date="2023-03-06T23:35:00Z">
        <w:r>
          <w:t>66</w:t>
        </w:r>
        <w:r>
          <w:fldChar w:fldCharType="end"/>
        </w:r>
      </w:ins>
    </w:p>
    <w:p w14:paraId="6102FE0E" w14:textId="142BF57D" w:rsidR="001F2D9C" w:rsidRDefault="001F2D9C">
      <w:pPr>
        <w:pStyle w:val="TOC3"/>
        <w:rPr>
          <w:ins w:id="405" w:author="S5-232746" w:date="2023-03-06T23:35:00Z"/>
          <w:rFonts w:asciiTheme="minorHAnsi" w:eastAsiaTheme="minorEastAsia" w:hAnsiTheme="minorHAnsi" w:cstheme="minorBidi"/>
          <w:sz w:val="22"/>
          <w:szCs w:val="22"/>
          <w:lang w:val="en-US"/>
        </w:rPr>
      </w:pPr>
      <w:ins w:id="406" w:author="S5-232746" w:date="2023-03-06T23:35:00Z">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_Toc129038273 \h </w:instrText>
        </w:r>
      </w:ins>
      <w:r>
        <w:fldChar w:fldCharType="separate"/>
      </w:r>
      <w:ins w:id="407" w:author="S5-232746" w:date="2023-03-06T23:35:00Z">
        <w:r>
          <w:t>66</w:t>
        </w:r>
        <w:r>
          <w:fldChar w:fldCharType="end"/>
        </w:r>
      </w:ins>
    </w:p>
    <w:p w14:paraId="4AD94B05" w14:textId="5F46DB71" w:rsidR="001F2D9C" w:rsidRDefault="001F2D9C">
      <w:pPr>
        <w:pStyle w:val="TOC4"/>
        <w:rPr>
          <w:ins w:id="408" w:author="S5-232746" w:date="2023-03-06T23:35:00Z"/>
          <w:rFonts w:asciiTheme="minorHAnsi" w:eastAsiaTheme="minorEastAsia" w:hAnsiTheme="minorHAnsi" w:cstheme="minorBidi"/>
          <w:sz w:val="22"/>
          <w:szCs w:val="22"/>
          <w:lang w:val="en-US"/>
        </w:rPr>
      </w:pPr>
      <w:ins w:id="409" w:author="S5-232746" w:date="2023-03-06T23:35:00Z">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_Toc129038274 \h </w:instrText>
        </w:r>
      </w:ins>
      <w:r>
        <w:fldChar w:fldCharType="separate"/>
      </w:r>
      <w:ins w:id="410" w:author="S5-232746" w:date="2023-03-06T23:35:00Z">
        <w:r>
          <w:t>66</w:t>
        </w:r>
        <w:r>
          <w:fldChar w:fldCharType="end"/>
        </w:r>
      </w:ins>
    </w:p>
    <w:p w14:paraId="0D1FDE94" w14:textId="04415D03" w:rsidR="001F2D9C" w:rsidRDefault="001F2D9C">
      <w:pPr>
        <w:pStyle w:val="TOC4"/>
        <w:rPr>
          <w:ins w:id="411" w:author="S5-232746" w:date="2023-03-06T23:35:00Z"/>
          <w:rFonts w:asciiTheme="minorHAnsi" w:eastAsiaTheme="minorEastAsia" w:hAnsiTheme="minorHAnsi" w:cstheme="minorBidi"/>
          <w:sz w:val="22"/>
          <w:szCs w:val="22"/>
          <w:lang w:val="en-US"/>
        </w:rPr>
      </w:pPr>
      <w:ins w:id="412" w:author="S5-232746" w:date="2023-03-06T23:35:00Z">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_Toc129038275 \h </w:instrText>
        </w:r>
      </w:ins>
      <w:r>
        <w:fldChar w:fldCharType="separate"/>
      </w:r>
      <w:ins w:id="413" w:author="S5-232746" w:date="2023-03-06T23:35:00Z">
        <w:r>
          <w:t>67</w:t>
        </w:r>
        <w:r>
          <w:fldChar w:fldCharType="end"/>
        </w:r>
      </w:ins>
    </w:p>
    <w:p w14:paraId="1AAA8C7D" w14:textId="0B26683B" w:rsidR="001F2D9C" w:rsidRDefault="001F2D9C">
      <w:pPr>
        <w:pStyle w:val="TOC4"/>
        <w:rPr>
          <w:ins w:id="414" w:author="S5-232746" w:date="2023-03-06T23:35:00Z"/>
          <w:rFonts w:asciiTheme="minorHAnsi" w:eastAsiaTheme="minorEastAsia" w:hAnsiTheme="minorHAnsi" w:cstheme="minorBidi"/>
          <w:sz w:val="22"/>
          <w:szCs w:val="22"/>
          <w:lang w:val="en-US"/>
        </w:rPr>
      </w:pPr>
      <w:ins w:id="415" w:author="S5-232746" w:date="2023-03-06T23:35:00Z">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_Toc129038276 \h </w:instrText>
        </w:r>
      </w:ins>
      <w:r>
        <w:fldChar w:fldCharType="separate"/>
      </w:r>
      <w:ins w:id="416" w:author="S5-232746" w:date="2023-03-06T23:35:00Z">
        <w:r>
          <w:t>67</w:t>
        </w:r>
        <w:r>
          <w:fldChar w:fldCharType="end"/>
        </w:r>
      </w:ins>
    </w:p>
    <w:p w14:paraId="1BDC5E25" w14:textId="15B45144" w:rsidR="001F2D9C" w:rsidRDefault="001F2D9C">
      <w:pPr>
        <w:pStyle w:val="TOC3"/>
        <w:rPr>
          <w:ins w:id="417" w:author="S5-232746" w:date="2023-03-06T23:35:00Z"/>
          <w:rFonts w:asciiTheme="minorHAnsi" w:eastAsiaTheme="minorEastAsia" w:hAnsiTheme="minorHAnsi" w:cstheme="minorBidi"/>
          <w:sz w:val="22"/>
          <w:szCs w:val="22"/>
          <w:lang w:val="en-US"/>
        </w:rPr>
      </w:pPr>
      <w:ins w:id="418" w:author="S5-232746" w:date="2023-03-06T23:35:00Z">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_Toc129038277 \h </w:instrText>
        </w:r>
      </w:ins>
      <w:r>
        <w:fldChar w:fldCharType="separate"/>
      </w:r>
      <w:ins w:id="419" w:author="S5-232746" w:date="2023-03-06T23:35:00Z">
        <w:r>
          <w:t>67</w:t>
        </w:r>
        <w:r>
          <w:fldChar w:fldCharType="end"/>
        </w:r>
      </w:ins>
    </w:p>
    <w:p w14:paraId="701476E6" w14:textId="463BF335" w:rsidR="001F2D9C" w:rsidRDefault="001F2D9C">
      <w:pPr>
        <w:pStyle w:val="TOC4"/>
        <w:rPr>
          <w:ins w:id="420" w:author="S5-232746" w:date="2023-03-06T23:35:00Z"/>
          <w:rFonts w:asciiTheme="minorHAnsi" w:eastAsiaTheme="minorEastAsia" w:hAnsiTheme="minorHAnsi" w:cstheme="minorBidi"/>
          <w:sz w:val="22"/>
          <w:szCs w:val="22"/>
          <w:lang w:val="en-US"/>
        </w:rPr>
      </w:pPr>
      <w:ins w:id="421" w:author="S5-232746" w:date="2023-03-06T23:35:00Z">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_Toc129038278 \h </w:instrText>
        </w:r>
      </w:ins>
      <w:r>
        <w:fldChar w:fldCharType="separate"/>
      </w:r>
      <w:ins w:id="422" w:author="S5-232746" w:date="2023-03-06T23:35:00Z">
        <w:r>
          <w:t>67</w:t>
        </w:r>
        <w:r>
          <w:fldChar w:fldCharType="end"/>
        </w:r>
      </w:ins>
    </w:p>
    <w:p w14:paraId="5C223E01" w14:textId="7FB80EA7" w:rsidR="001F2D9C" w:rsidRDefault="001F2D9C">
      <w:pPr>
        <w:pStyle w:val="TOC4"/>
        <w:rPr>
          <w:ins w:id="423" w:author="S5-232746" w:date="2023-03-06T23:35:00Z"/>
          <w:rFonts w:asciiTheme="minorHAnsi" w:eastAsiaTheme="minorEastAsia" w:hAnsiTheme="minorHAnsi" w:cstheme="minorBidi"/>
          <w:sz w:val="22"/>
          <w:szCs w:val="22"/>
          <w:lang w:val="en-US"/>
        </w:rPr>
      </w:pPr>
      <w:ins w:id="424" w:author="S5-232746" w:date="2023-03-06T23:35:00Z">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_Toc129038279 \h </w:instrText>
        </w:r>
      </w:ins>
      <w:r>
        <w:fldChar w:fldCharType="separate"/>
      </w:r>
      <w:ins w:id="425" w:author="S5-232746" w:date="2023-03-06T23:35:00Z">
        <w:r>
          <w:t>67</w:t>
        </w:r>
        <w:r>
          <w:fldChar w:fldCharType="end"/>
        </w:r>
      </w:ins>
    </w:p>
    <w:p w14:paraId="28B18E4C" w14:textId="128BA69B" w:rsidR="001F2D9C" w:rsidRDefault="001F2D9C">
      <w:pPr>
        <w:pStyle w:val="TOC4"/>
        <w:rPr>
          <w:ins w:id="426" w:author="S5-232746" w:date="2023-03-06T23:35:00Z"/>
          <w:rFonts w:asciiTheme="minorHAnsi" w:eastAsiaTheme="minorEastAsia" w:hAnsiTheme="minorHAnsi" w:cstheme="minorBidi"/>
          <w:sz w:val="22"/>
          <w:szCs w:val="22"/>
          <w:lang w:val="en-US"/>
        </w:rPr>
      </w:pPr>
      <w:ins w:id="427" w:author="S5-232746" w:date="2023-03-06T23:35:00Z">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_Toc129038280 \h </w:instrText>
        </w:r>
      </w:ins>
      <w:r>
        <w:fldChar w:fldCharType="separate"/>
      </w:r>
      <w:ins w:id="428" w:author="S5-232746" w:date="2023-03-06T23:35:00Z">
        <w:r>
          <w:t>67</w:t>
        </w:r>
        <w:r>
          <w:fldChar w:fldCharType="end"/>
        </w:r>
      </w:ins>
    </w:p>
    <w:p w14:paraId="3EACBC98" w14:textId="438987DB" w:rsidR="001F2D9C" w:rsidRDefault="001F2D9C">
      <w:pPr>
        <w:pStyle w:val="TOC3"/>
        <w:rPr>
          <w:ins w:id="429" w:author="S5-232746" w:date="2023-03-06T23:35:00Z"/>
          <w:rFonts w:asciiTheme="minorHAnsi" w:eastAsiaTheme="minorEastAsia" w:hAnsiTheme="minorHAnsi" w:cstheme="minorBidi"/>
          <w:sz w:val="22"/>
          <w:szCs w:val="22"/>
          <w:lang w:val="en-US"/>
        </w:rPr>
      </w:pPr>
      <w:ins w:id="430" w:author="S5-232746" w:date="2023-03-06T23:35:00Z">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_Toc129038281 \h </w:instrText>
        </w:r>
      </w:ins>
      <w:r>
        <w:fldChar w:fldCharType="separate"/>
      </w:r>
      <w:ins w:id="431" w:author="S5-232746" w:date="2023-03-06T23:35:00Z">
        <w:r>
          <w:t>68</w:t>
        </w:r>
        <w:r>
          <w:fldChar w:fldCharType="end"/>
        </w:r>
      </w:ins>
    </w:p>
    <w:p w14:paraId="03CBFBE6" w14:textId="4D059DB4" w:rsidR="001F2D9C" w:rsidRDefault="001F2D9C">
      <w:pPr>
        <w:pStyle w:val="TOC3"/>
        <w:rPr>
          <w:ins w:id="432" w:author="S5-232746" w:date="2023-03-06T23:35:00Z"/>
          <w:rFonts w:asciiTheme="minorHAnsi" w:eastAsiaTheme="minorEastAsia" w:hAnsiTheme="minorHAnsi" w:cstheme="minorBidi"/>
          <w:sz w:val="22"/>
          <w:szCs w:val="22"/>
          <w:lang w:val="en-US"/>
        </w:rPr>
      </w:pPr>
      <w:ins w:id="433" w:author="S5-232746" w:date="2023-03-06T23:35:00Z">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_Toc129038282 \h </w:instrText>
        </w:r>
      </w:ins>
      <w:r>
        <w:fldChar w:fldCharType="separate"/>
      </w:r>
      <w:ins w:id="434" w:author="S5-232746" w:date="2023-03-06T23:35:00Z">
        <w:r>
          <w:t>68</w:t>
        </w:r>
        <w:r>
          <w:fldChar w:fldCharType="end"/>
        </w:r>
      </w:ins>
    </w:p>
    <w:p w14:paraId="438B5084" w14:textId="433B18F9" w:rsidR="001F2D9C" w:rsidRDefault="001F2D9C">
      <w:pPr>
        <w:pStyle w:val="TOC2"/>
        <w:rPr>
          <w:ins w:id="435" w:author="S5-232746" w:date="2023-03-06T23:35:00Z"/>
          <w:rFonts w:asciiTheme="minorHAnsi" w:eastAsiaTheme="minorEastAsia" w:hAnsiTheme="minorHAnsi" w:cstheme="minorBidi"/>
          <w:sz w:val="22"/>
          <w:szCs w:val="22"/>
          <w:lang w:val="en-US"/>
        </w:rPr>
      </w:pPr>
      <w:ins w:id="436" w:author="S5-232746" w:date="2023-03-06T23:35:00Z">
        <w:r>
          <w:t>6.10</w:t>
        </w:r>
        <w:r>
          <w:rPr>
            <w:rFonts w:asciiTheme="minorHAnsi" w:eastAsiaTheme="minorEastAsia" w:hAnsiTheme="minorHAnsi" w:cstheme="minorBidi"/>
            <w:sz w:val="22"/>
            <w:szCs w:val="22"/>
            <w:lang w:val="en-US"/>
          </w:rPr>
          <w:tab/>
        </w:r>
        <w:r>
          <w:t>Key Issue #10: Network slice charging based on the Tenant</w:t>
        </w:r>
        <w:r>
          <w:tab/>
        </w:r>
        <w:r>
          <w:fldChar w:fldCharType="begin"/>
        </w:r>
        <w:r>
          <w:instrText xml:space="preserve"> PAGEREF _Toc129038283 \h </w:instrText>
        </w:r>
      </w:ins>
      <w:r>
        <w:fldChar w:fldCharType="separate"/>
      </w:r>
      <w:ins w:id="437" w:author="S5-232746" w:date="2023-03-06T23:35:00Z">
        <w:r>
          <w:t>68</w:t>
        </w:r>
        <w:r>
          <w:fldChar w:fldCharType="end"/>
        </w:r>
      </w:ins>
    </w:p>
    <w:p w14:paraId="529CA700" w14:textId="30928647" w:rsidR="001F2D9C" w:rsidRDefault="001F2D9C">
      <w:pPr>
        <w:pStyle w:val="TOC3"/>
        <w:rPr>
          <w:ins w:id="438" w:author="S5-232746" w:date="2023-03-06T23:35:00Z"/>
          <w:rFonts w:asciiTheme="minorHAnsi" w:eastAsiaTheme="minorEastAsia" w:hAnsiTheme="minorHAnsi" w:cstheme="minorBidi"/>
          <w:sz w:val="22"/>
          <w:szCs w:val="22"/>
          <w:lang w:val="en-US"/>
        </w:rPr>
      </w:pPr>
      <w:ins w:id="439" w:author="S5-232746" w:date="2023-03-06T23:35:00Z">
        <w:r>
          <w:t>6.10.1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_Toc129038284 \h </w:instrText>
        </w:r>
      </w:ins>
      <w:r>
        <w:fldChar w:fldCharType="separate"/>
      </w:r>
      <w:ins w:id="440" w:author="S5-232746" w:date="2023-03-06T23:35:00Z">
        <w:r>
          <w:t>68</w:t>
        </w:r>
        <w:r>
          <w:fldChar w:fldCharType="end"/>
        </w:r>
      </w:ins>
    </w:p>
    <w:p w14:paraId="5EBF9D0A" w14:textId="4E3D02B1" w:rsidR="001F2D9C" w:rsidRDefault="001F2D9C">
      <w:pPr>
        <w:pStyle w:val="TOC3"/>
        <w:rPr>
          <w:ins w:id="441" w:author="S5-232746" w:date="2023-03-06T23:35:00Z"/>
          <w:rFonts w:asciiTheme="minorHAnsi" w:eastAsiaTheme="minorEastAsia" w:hAnsiTheme="minorHAnsi" w:cstheme="minorBidi"/>
          <w:sz w:val="22"/>
          <w:szCs w:val="22"/>
          <w:lang w:val="en-US"/>
        </w:rPr>
      </w:pPr>
      <w:ins w:id="442" w:author="S5-232746" w:date="2023-03-06T23:35:00Z">
        <w:r>
          <w:t>6.10.2</w:t>
        </w:r>
        <w:r>
          <w:rPr>
            <w:rFonts w:asciiTheme="minorHAnsi" w:eastAsiaTheme="minorEastAsia" w:hAnsiTheme="minorHAnsi" w:cstheme="minorBidi"/>
            <w:sz w:val="22"/>
            <w:szCs w:val="22"/>
            <w:lang w:val="en-US"/>
          </w:rPr>
          <w:tab/>
        </w:r>
        <w:r>
          <w:t xml:space="preserve">  Solution#10.1 Tenant based Network slice charging</w:t>
        </w:r>
        <w:r>
          <w:tab/>
        </w:r>
        <w:r>
          <w:fldChar w:fldCharType="begin"/>
        </w:r>
        <w:r>
          <w:instrText xml:space="preserve"> PAGEREF _Toc129038285 \h </w:instrText>
        </w:r>
      </w:ins>
      <w:r>
        <w:fldChar w:fldCharType="separate"/>
      </w:r>
      <w:ins w:id="443" w:author="S5-232746" w:date="2023-03-06T23:35:00Z">
        <w:r>
          <w:t>69</w:t>
        </w:r>
        <w:r>
          <w:fldChar w:fldCharType="end"/>
        </w:r>
      </w:ins>
    </w:p>
    <w:p w14:paraId="77F87401" w14:textId="7351BD38" w:rsidR="001F2D9C" w:rsidRDefault="001F2D9C">
      <w:pPr>
        <w:pStyle w:val="TOC4"/>
        <w:rPr>
          <w:ins w:id="444" w:author="S5-232746" w:date="2023-03-06T23:35:00Z"/>
          <w:rFonts w:asciiTheme="minorHAnsi" w:eastAsiaTheme="minorEastAsia" w:hAnsiTheme="minorHAnsi" w:cstheme="minorBidi"/>
          <w:sz w:val="22"/>
          <w:szCs w:val="22"/>
          <w:lang w:val="en-US"/>
        </w:rPr>
      </w:pPr>
      <w:ins w:id="445" w:author="S5-232746" w:date="2023-03-06T23:35:00Z">
        <w:r>
          <w:t>6.10.2.1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_Toc129038286 \h </w:instrText>
        </w:r>
      </w:ins>
      <w:r>
        <w:fldChar w:fldCharType="separate"/>
      </w:r>
      <w:ins w:id="446" w:author="S5-232746" w:date="2023-03-06T23:35:00Z">
        <w:r>
          <w:t>69</w:t>
        </w:r>
        <w:r>
          <w:fldChar w:fldCharType="end"/>
        </w:r>
      </w:ins>
    </w:p>
    <w:p w14:paraId="11872F5F" w14:textId="7B04F501" w:rsidR="001F2D9C" w:rsidRDefault="001F2D9C">
      <w:pPr>
        <w:pStyle w:val="TOC4"/>
        <w:rPr>
          <w:ins w:id="447" w:author="S5-232746" w:date="2023-03-06T23:35:00Z"/>
          <w:rFonts w:asciiTheme="minorHAnsi" w:eastAsiaTheme="minorEastAsia" w:hAnsiTheme="minorHAnsi" w:cstheme="minorBidi"/>
          <w:sz w:val="22"/>
          <w:szCs w:val="22"/>
          <w:lang w:val="en-US"/>
        </w:rPr>
      </w:pPr>
      <w:ins w:id="448" w:author="S5-232746" w:date="2023-03-06T23:35:00Z">
        <w:r>
          <w:t>6.10.2.2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_Toc129038287 \h </w:instrText>
        </w:r>
      </w:ins>
      <w:r>
        <w:fldChar w:fldCharType="separate"/>
      </w:r>
      <w:ins w:id="449" w:author="S5-232746" w:date="2023-03-06T23:35:00Z">
        <w:r>
          <w:t>69</w:t>
        </w:r>
        <w:r>
          <w:fldChar w:fldCharType="end"/>
        </w:r>
      </w:ins>
    </w:p>
    <w:p w14:paraId="0A30FD4C" w14:textId="6C9C2444" w:rsidR="001F2D9C" w:rsidRDefault="001F2D9C">
      <w:pPr>
        <w:pStyle w:val="TOC4"/>
        <w:rPr>
          <w:ins w:id="450" w:author="S5-232746" w:date="2023-03-06T23:35:00Z"/>
          <w:rFonts w:asciiTheme="minorHAnsi" w:eastAsiaTheme="minorEastAsia" w:hAnsiTheme="minorHAnsi" w:cstheme="minorBidi"/>
          <w:sz w:val="22"/>
          <w:szCs w:val="22"/>
          <w:lang w:val="en-US"/>
        </w:rPr>
      </w:pPr>
      <w:ins w:id="451" w:author="S5-232746" w:date="2023-03-06T23:35:00Z">
        <w:r>
          <w:t>6.10.2.3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_Toc129038288 \h </w:instrText>
        </w:r>
      </w:ins>
      <w:r>
        <w:fldChar w:fldCharType="separate"/>
      </w:r>
      <w:ins w:id="452" w:author="S5-232746" w:date="2023-03-06T23:35:00Z">
        <w:r>
          <w:t>69</w:t>
        </w:r>
        <w:r>
          <w:fldChar w:fldCharType="end"/>
        </w:r>
      </w:ins>
    </w:p>
    <w:p w14:paraId="1471FF6A" w14:textId="57904A4C" w:rsidR="001F2D9C" w:rsidRDefault="001F2D9C">
      <w:pPr>
        <w:pStyle w:val="TOC3"/>
        <w:rPr>
          <w:ins w:id="453" w:author="S5-232746" w:date="2023-03-06T23:35:00Z"/>
          <w:rFonts w:asciiTheme="minorHAnsi" w:eastAsiaTheme="minorEastAsia" w:hAnsiTheme="minorHAnsi" w:cstheme="minorBidi"/>
          <w:sz w:val="22"/>
          <w:szCs w:val="22"/>
          <w:lang w:val="en-US"/>
        </w:rPr>
      </w:pPr>
      <w:ins w:id="454" w:author="S5-232746" w:date="2023-03-06T23:35:00Z">
        <w:r>
          <w:t>6.10.3</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_Toc129038289 \h </w:instrText>
        </w:r>
      </w:ins>
      <w:r>
        <w:fldChar w:fldCharType="separate"/>
      </w:r>
      <w:ins w:id="455" w:author="S5-232746" w:date="2023-03-06T23:35:00Z">
        <w:r>
          <w:t>69</w:t>
        </w:r>
        <w:r>
          <w:fldChar w:fldCharType="end"/>
        </w:r>
      </w:ins>
    </w:p>
    <w:p w14:paraId="74603ED3" w14:textId="4D13092D" w:rsidR="001F2D9C" w:rsidRDefault="001F2D9C">
      <w:pPr>
        <w:pStyle w:val="TOC3"/>
        <w:rPr>
          <w:ins w:id="456" w:author="S5-232746" w:date="2023-03-06T23:35:00Z"/>
          <w:rFonts w:asciiTheme="minorHAnsi" w:eastAsiaTheme="minorEastAsia" w:hAnsiTheme="minorHAnsi" w:cstheme="minorBidi"/>
          <w:sz w:val="22"/>
          <w:szCs w:val="22"/>
          <w:lang w:val="en-US"/>
        </w:rPr>
      </w:pPr>
      <w:ins w:id="457" w:author="S5-232746" w:date="2023-03-06T23:35:00Z">
        <w:r>
          <w:t>6.10.4</w:t>
        </w:r>
        <w:r>
          <w:rPr>
            <w:rFonts w:asciiTheme="minorHAnsi" w:eastAsiaTheme="minorEastAsia" w:hAnsiTheme="minorHAnsi" w:cstheme="minorBidi"/>
            <w:sz w:val="22"/>
            <w:szCs w:val="22"/>
            <w:lang w:val="en-US"/>
          </w:rPr>
          <w:tab/>
        </w:r>
        <w:r>
          <w:t>Conclusion</w:t>
        </w:r>
        <w:r>
          <w:tab/>
        </w:r>
        <w:r>
          <w:fldChar w:fldCharType="begin"/>
        </w:r>
        <w:r>
          <w:instrText xml:space="preserve"> PAGEREF _Toc129038290 \h </w:instrText>
        </w:r>
      </w:ins>
      <w:r>
        <w:fldChar w:fldCharType="separate"/>
      </w:r>
      <w:ins w:id="458" w:author="S5-232746" w:date="2023-03-06T23:35:00Z">
        <w:r>
          <w:t>69</w:t>
        </w:r>
        <w:r>
          <w:fldChar w:fldCharType="end"/>
        </w:r>
      </w:ins>
    </w:p>
    <w:p w14:paraId="2B572322" w14:textId="58916E98" w:rsidR="001F2D9C" w:rsidRDefault="001F2D9C">
      <w:pPr>
        <w:pStyle w:val="TOC1"/>
        <w:rPr>
          <w:ins w:id="459" w:author="S5-232746" w:date="2023-03-06T23:35:00Z"/>
          <w:rFonts w:asciiTheme="minorHAnsi" w:eastAsiaTheme="minorEastAsia" w:hAnsiTheme="minorHAnsi" w:cstheme="minorBidi"/>
          <w:szCs w:val="22"/>
          <w:lang w:val="en-US"/>
        </w:rPr>
      </w:pPr>
      <w:ins w:id="460" w:author="S5-232746" w:date="2023-03-06T23:35:00Z">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_Toc129038291 \h </w:instrText>
        </w:r>
      </w:ins>
      <w:r>
        <w:fldChar w:fldCharType="separate"/>
      </w:r>
      <w:ins w:id="461" w:author="S5-232746" w:date="2023-03-06T23:35:00Z">
        <w:r>
          <w:t>69</w:t>
        </w:r>
        <w:r>
          <w:fldChar w:fldCharType="end"/>
        </w:r>
      </w:ins>
    </w:p>
    <w:p w14:paraId="48EB9A34" w14:textId="31B3B032" w:rsidR="001F2D9C" w:rsidRDefault="001F2D9C">
      <w:pPr>
        <w:pStyle w:val="TOC8"/>
        <w:rPr>
          <w:ins w:id="462" w:author="S5-232746" w:date="2023-03-06T23:35:00Z"/>
          <w:rFonts w:asciiTheme="minorHAnsi" w:eastAsiaTheme="minorEastAsia" w:hAnsiTheme="minorHAnsi" w:cstheme="minorBidi"/>
          <w:b w:val="0"/>
          <w:szCs w:val="22"/>
          <w:lang w:val="en-US"/>
        </w:rPr>
      </w:pPr>
      <w:ins w:id="463" w:author="S5-232746" w:date="2023-03-06T23:35:00Z">
        <w:r>
          <w:t>Annex A (informative): Change history</w:t>
        </w:r>
        <w:r>
          <w:tab/>
        </w:r>
        <w:r>
          <w:fldChar w:fldCharType="begin"/>
        </w:r>
        <w:r>
          <w:instrText xml:space="preserve"> PAGEREF _Toc129038292 \h </w:instrText>
        </w:r>
      </w:ins>
      <w:r>
        <w:fldChar w:fldCharType="separate"/>
      </w:r>
      <w:ins w:id="464" w:author="S5-232746" w:date="2023-03-06T23:35:00Z">
        <w:r>
          <w:t>71</w:t>
        </w:r>
        <w:r>
          <w:fldChar w:fldCharType="end"/>
        </w:r>
      </w:ins>
    </w:p>
    <w:p w14:paraId="1A6BB3F5" w14:textId="1187A857" w:rsidR="0052728C" w:rsidDel="001F2D9C" w:rsidRDefault="0052728C">
      <w:pPr>
        <w:pStyle w:val="TOC1"/>
        <w:rPr>
          <w:del w:id="465" w:author="S5-232746" w:date="2023-03-06T23:35:00Z"/>
          <w:rFonts w:asciiTheme="minorHAnsi" w:eastAsiaTheme="minorEastAsia" w:hAnsiTheme="minorHAnsi" w:cstheme="minorBidi"/>
          <w:szCs w:val="22"/>
          <w:lang w:val="en-US"/>
        </w:rPr>
      </w:pPr>
      <w:del w:id="466" w:author="S5-232746" w:date="2023-03-06T23:35:00Z">
        <w:r w:rsidDel="001F2D9C">
          <w:delText>Foreword</w:delText>
        </w:r>
        <w:r w:rsidDel="001F2D9C">
          <w:tab/>
          <w:delText>8</w:delText>
        </w:r>
      </w:del>
    </w:p>
    <w:p w14:paraId="30E37201" w14:textId="68FED807" w:rsidR="0052728C" w:rsidDel="001F2D9C" w:rsidRDefault="0052728C">
      <w:pPr>
        <w:pStyle w:val="TOC1"/>
        <w:rPr>
          <w:del w:id="467" w:author="S5-232746" w:date="2023-03-06T23:35:00Z"/>
          <w:rFonts w:asciiTheme="minorHAnsi" w:eastAsiaTheme="minorEastAsia" w:hAnsiTheme="minorHAnsi" w:cstheme="minorBidi"/>
          <w:szCs w:val="22"/>
          <w:lang w:val="en-US"/>
        </w:rPr>
      </w:pPr>
      <w:del w:id="468" w:author="S5-232746" w:date="2023-03-06T23:35:00Z">
        <w:r w:rsidDel="001F2D9C">
          <w:delText>1</w:delText>
        </w:r>
        <w:r w:rsidDel="001F2D9C">
          <w:rPr>
            <w:rFonts w:asciiTheme="minorHAnsi" w:eastAsiaTheme="minorEastAsia" w:hAnsiTheme="minorHAnsi" w:cstheme="minorBidi"/>
            <w:szCs w:val="22"/>
            <w:lang w:val="en-US"/>
          </w:rPr>
          <w:tab/>
        </w:r>
        <w:r w:rsidDel="001F2D9C">
          <w:delText>Scope</w:delText>
        </w:r>
        <w:r w:rsidDel="001F2D9C">
          <w:tab/>
          <w:delText>10</w:delText>
        </w:r>
      </w:del>
    </w:p>
    <w:p w14:paraId="20996C74" w14:textId="5C901847" w:rsidR="0052728C" w:rsidDel="001F2D9C" w:rsidRDefault="0052728C">
      <w:pPr>
        <w:pStyle w:val="TOC1"/>
        <w:rPr>
          <w:del w:id="469" w:author="S5-232746" w:date="2023-03-06T23:35:00Z"/>
          <w:rFonts w:asciiTheme="minorHAnsi" w:eastAsiaTheme="minorEastAsia" w:hAnsiTheme="minorHAnsi" w:cstheme="minorBidi"/>
          <w:szCs w:val="22"/>
          <w:lang w:val="en-US"/>
        </w:rPr>
      </w:pPr>
      <w:del w:id="470" w:author="S5-232746" w:date="2023-03-06T23:35:00Z">
        <w:r w:rsidDel="001F2D9C">
          <w:delText>2</w:delText>
        </w:r>
        <w:r w:rsidDel="001F2D9C">
          <w:rPr>
            <w:rFonts w:asciiTheme="minorHAnsi" w:eastAsiaTheme="minorEastAsia" w:hAnsiTheme="minorHAnsi" w:cstheme="minorBidi"/>
            <w:szCs w:val="22"/>
            <w:lang w:val="en-US"/>
          </w:rPr>
          <w:tab/>
        </w:r>
        <w:r w:rsidDel="001F2D9C">
          <w:delText>References</w:delText>
        </w:r>
        <w:r w:rsidDel="001F2D9C">
          <w:tab/>
          <w:delText>10</w:delText>
        </w:r>
      </w:del>
    </w:p>
    <w:p w14:paraId="38E25AAF" w14:textId="3D9C9CE5" w:rsidR="0052728C" w:rsidDel="001F2D9C" w:rsidRDefault="0052728C">
      <w:pPr>
        <w:pStyle w:val="TOC1"/>
        <w:rPr>
          <w:del w:id="471" w:author="S5-232746" w:date="2023-03-06T23:35:00Z"/>
          <w:rFonts w:asciiTheme="minorHAnsi" w:eastAsiaTheme="minorEastAsia" w:hAnsiTheme="minorHAnsi" w:cstheme="minorBidi"/>
          <w:szCs w:val="22"/>
          <w:lang w:val="en-US"/>
        </w:rPr>
      </w:pPr>
      <w:del w:id="472" w:author="S5-232746" w:date="2023-03-06T23:35:00Z">
        <w:r w:rsidDel="001F2D9C">
          <w:delText>3</w:delText>
        </w:r>
        <w:r w:rsidDel="001F2D9C">
          <w:rPr>
            <w:rFonts w:asciiTheme="minorHAnsi" w:eastAsiaTheme="minorEastAsia" w:hAnsiTheme="minorHAnsi" w:cstheme="minorBidi"/>
            <w:szCs w:val="22"/>
            <w:lang w:val="en-US"/>
          </w:rPr>
          <w:tab/>
        </w:r>
        <w:r w:rsidDel="001F2D9C">
          <w:delText>Definitions of terms, symbols and abbreviations</w:delText>
        </w:r>
        <w:r w:rsidDel="001F2D9C">
          <w:tab/>
          <w:delText>11</w:delText>
        </w:r>
      </w:del>
    </w:p>
    <w:p w14:paraId="5EBDBC6C" w14:textId="11D649BD" w:rsidR="0052728C" w:rsidDel="001F2D9C" w:rsidRDefault="0052728C">
      <w:pPr>
        <w:pStyle w:val="TOC2"/>
        <w:rPr>
          <w:del w:id="473" w:author="S5-232746" w:date="2023-03-06T23:35:00Z"/>
          <w:rFonts w:asciiTheme="minorHAnsi" w:eastAsiaTheme="minorEastAsia" w:hAnsiTheme="minorHAnsi" w:cstheme="minorBidi"/>
          <w:sz w:val="22"/>
          <w:szCs w:val="22"/>
          <w:lang w:val="en-US"/>
        </w:rPr>
      </w:pPr>
      <w:del w:id="474" w:author="S5-232746" w:date="2023-03-06T23:35:00Z">
        <w:r w:rsidDel="001F2D9C">
          <w:delText>3.1</w:delText>
        </w:r>
        <w:r w:rsidDel="001F2D9C">
          <w:rPr>
            <w:rFonts w:asciiTheme="minorHAnsi" w:eastAsiaTheme="minorEastAsia" w:hAnsiTheme="minorHAnsi" w:cstheme="minorBidi"/>
            <w:sz w:val="22"/>
            <w:szCs w:val="22"/>
            <w:lang w:val="en-US"/>
          </w:rPr>
          <w:tab/>
        </w:r>
        <w:r w:rsidDel="001F2D9C">
          <w:delText>Terms</w:delText>
        </w:r>
        <w:r w:rsidDel="001F2D9C">
          <w:tab/>
          <w:delText>11</w:delText>
        </w:r>
      </w:del>
    </w:p>
    <w:p w14:paraId="2FF254B3" w14:textId="0D27BF9F" w:rsidR="0052728C" w:rsidDel="001F2D9C" w:rsidRDefault="0052728C">
      <w:pPr>
        <w:pStyle w:val="TOC2"/>
        <w:rPr>
          <w:del w:id="475" w:author="S5-232746" w:date="2023-03-06T23:35:00Z"/>
          <w:rFonts w:asciiTheme="minorHAnsi" w:eastAsiaTheme="minorEastAsia" w:hAnsiTheme="minorHAnsi" w:cstheme="minorBidi"/>
          <w:sz w:val="22"/>
          <w:szCs w:val="22"/>
          <w:lang w:val="en-US"/>
        </w:rPr>
      </w:pPr>
      <w:del w:id="476" w:author="S5-232746" w:date="2023-03-06T23:35:00Z">
        <w:r w:rsidDel="001F2D9C">
          <w:delText>3.2</w:delText>
        </w:r>
        <w:r w:rsidDel="001F2D9C">
          <w:rPr>
            <w:rFonts w:asciiTheme="minorHAnsi" w:eastAsiaTheme="minorEastAsia" w:hAnsiTheme="minorHAnsi" w:cstheme="minorBidi"/>
            <w:sz w:val="22"/>
            <w:szCs w:val="22"/>
            <w:lang w:val="en-US"/>
          </w:rPr>
          <w:tab/>
        </w:r>
        <w:r w:rsidDel="001F2D9C">
          <w:delText>Symbols</w:delText>
        </w:r>
        <w:r w:rsidDel="001F2D9C">
          <w:tab/>
          <w:delText>11</w:delText>
        </w:r>
      </w:del>
    </w:p>
    <w:p w14:paraId="7EA82C38" w14:textId="0F9BD52D" w:rsidR="0052728C" w:rsidDel="001F2D9C" w:rsidRDefault="0052728C">
      <w:pPr>
        <w:pStyle w:val="TOC2"/>
        <w:rPr>
          <w:del w:id="477" w:author="S5-232746" w:date="2023-03-06T23:35:00Z"/>
          <w:rFonts w:asciiTheme="minorHAnsi" w:eastAsiaTheme="minorEastAsia" w:hAnsiTheme="minorHAnsi" w:cstheme="minorBidi"/>
          <w:sz w:val="22"/>
          <w:szCs w:val="22"/>
          <w:lang w:val="en-US"/>
        </w:rPr>
      </w:pPr>
      <w:del w:id="478" w:author="S5-232746" w:date="2023-03-06T23:35:00Z">
        <w:r w:rsidDel="001F2D9C">
          <w:delText>3.3</w:delText>
        </w:r>
        <w:r w:rsidDel="001F2D9C">
          <w:rPr>
            <w:rFonts w:asciiTheme="minorHAnsi" w:eastAsiaTheme="minorEastAsia" w:hAnsiTheme="minorHAnsi" w:cstheme="minorBidi"/>
            <w:sz w:val="22"/>
            <w:szCs w:val="22"/>
            <w:lang w:val="en-US"/>
          </w:rPr>
          <w:tab/>
        </w:r>
        <w:r w:rsidDel="001F2D9C">
          <w:delText>Abbreviations</w:delText>
        </w:r>
        <w:r w:rsidDel="001F2D9C">
          <w:tab/>
          <w:delText>11</w:delText>
        </w:r>
      </w:del>
    </w:p>
    <w:p w14:paraId="14B54E57" w14:textId="488068AE" w:rsidR="0052728C" w:rsidDel="001F2D9C" w:rsidRDefault="0052728C">
      <w:pPr>
        <w:pStyle w:val="TOC1"/>
        <w:rPr>
          <w:del w:id="479" w:author="S5-232746" w:date="2023-03-06T23:35:00Z"/>
          <w:rFonts w:asciiTheme="minorHAnsi" w:eastAsiaTheme="minorEastAsia" w:hAnsiTheme="minorHAnsi" w:cstheme="minorBidi"/>
          <w:szCs w:val="22"/>
          <w:lang w:val="en-US"/>
        </w:rPr>
      </w:pPr>
      <w:del w:id="480" w:author="S5-232746" w:date="2023-03-06T23:35:00Z">
        <w:r w:rsidRPr="006A2F1E" w:rsidDel="001F2D9C">
          <w:rPr>
            <w:rFonts w:eastAsia="SimSun"/>
          </w:rPr>
          <w:delText>4</w:delText>
        </w:r>
        <w:r w:rsidDel="001F2D9C">
          <w:rPr>
            <w:rFonts w:asciiTheme="minorHAnsi" w:eastAsiaTheme="minorEastAsia" w:hAnsiTheme="minorHAnsi" w:cstheme="minorBidi"/>
            <w:szCs w:val="22"/>
            <w:lang w:val="en-US"/>
          </w:rPr>
          <w:tab/>
        </w:r>
        <w:r w:rsidRPr="006A2F1E" w:rsidDel="001F2D9C">
          <w:rPr>
            <w:rFonts w:eastAsia="SimSun"/>
          </w:rPr>
          <w:delText>General background</w:delText>
        </w:r>
        <w:r w:rsidDel="001F2D9C">
          <w:tab/>
          <w:delText>12</w:delText>
        </w:r>
      </w:del>
    </w:p>
    <w:p w14:paraId="0A8B2BF6" w14:textId="3B9E089C" w:rsidR="0052728C" w:rsidDel="001F2D9C" w:rsidRDefault="0052728C">
      <w:pPr>
        <w:pStyle w:val="TOC2"/>
        <w:rPr>
          <w:del w:id="481" w:author="S5-232746" w:date="2023-03-06T23:35:00Z"/>
          <w:rFonts w:asciiTheme="minorHAnsi" w:eastAsiaTheme="minorEastAsia" w:hAnsiTheme="minorHAnsi" w:cstheme="minorBidi"/>
          <w:sz w:val="22"/>
          <w:szCs w:val="22"/>
          <w:lang w:val="en-US"/>
        </w:rPr>
      </w:pPr>
      <w:del w:id="482" w:author="S5-232746" w:date="2023-03-06T23:35:00Z">
        <w:r w:rsidRPr="006A2F1E" w:rsidDel="001F2D9C">
          <w:rPr>
            <w:rFonts w:eastAsia="SimSun"/>
          </w:rPr>
          <w:delText>4.1</w:delText>
        </w:r>
        <w:r w:rsidDel="001F2D9C">
          <w:rPr>
            <w:rFonts w:asciiTheme="minorHAnsi" w:eastAsiaTheme="minorEastAsia" w:hAnsiTheme="minorHAnsi" w:cstheme="minorBidi"/>
            <w:sz w:val="22"/>
            <w:szCs w:val="22"/>
            <w:lang w:val="en-US"/>
          </w:rPr>
          <w:tab/>
        </w:r>
        <w:r w:rsidRPr="006A2F1E" w:rsidDel="001F2D9C">
          <w:rPr>
            <w:rFonts w:eastAsia="SimSun"/>
          </w:rPr>
          <w:delText>Background from GSMA</w:delText>
        </w:r>
        <w:r w:rsidDel="001F2D9C">
          <w:tab/>
          <w:delText>12</w:delText>
        </w:r>
      </w:del>
    </w:p>
    <w:p w14:paraId="1822335E" w14:textId="213A4C89" w:rsidR="0052728C" w:rsidDel="001F2D9C" w:rsidRDefault="0052728C">
      <w:pPr>
        <w:pStyle w:val="TOC2"/>
        <w:rPr>
          <w:del w:id="483" w:author="S5-232746" w:date="2023-03-06T23:35:00Z"/>
          <w:rFonts w:asciiTheme="minorHAnsi" w:eastAsiaTheme="minorEastAsia" w:hAnsiTheme="minorHAnsi" w:cstheme="minorBidi"/>
          <w:sz w:val="22"/>
          <w:szCs w:val="22"/>
          <w:lang w:val="en-US"/>
        </w:rPr>
      </w:pPr>
      <w:del w:id="484" w:author="S5-232746" w:date="2023-03-06T23:35:00Z">
        <w:r w:rsidRPr="006A2F1E" w:rsidDel="001F2D9C">
          <w:rPr>
            <w:rFonts w:eastAsia="SimSun"/>
          </w:rPr>
          <w:delText>4.2</w:delText>
        </w:r>
        <w:r w:rsidDel="001F2D9C">
          <w:rPr>
            <w:rFonts w:asciiTheme="minorHAnsi" w:eastAsiaTheme="minorEastAsia" w:hAnsiTheme="minorHAnsi" w:cstheme="minorBidi"/>
            <w:sz w:val="22"/>
            <w:szCs w:val="22"/>
            <w:lang w:val="en-US"/>
          </w:rPr>
          <w:tab/>
        </w:r>
        <w:r w:rsidRPr="006A2F1E" w:rsidDel="001F2D9C">
          <w:rPr>
            <w:rFonts w:eastAsia="SimSun"/>
          </w:rPr>
          <w:delText>Background from 3GPP network architecture</w:delText>
        </w:r>
        <w:r w:rsidDel="001F2D9C">
          <w:tab/>
          <w:delText>13</w:delText>
        </w:r>
      </w:del>
    </w:p>
    <w:p w14:paraId="73195D0F" w14:textId="19B9145B" w:rsidR="0052728C" w:rsidDel="001F2D9C" w:rsidRDefault="0052728C">
      <w:pPr>
        <w:pStyle w:val="TOC2"/>
        <w:rPr>
          <w:del w:id="485" w:author="S5-232746" w:date="2023-03-06T23:35:00Z"/>
          <w:rFonts w:asciiTheme="minorHAnsi" w:eastAsiaTheme="minorEastAsia" w:hAnsiTheme="minorHAnsi" w:cstheme="minorBidi"/>
          <w:sz w:val="22"/>
          <w:szCs w:val="22"/>
          <w:lang w:val="en-US"/>
        </w:rPr>
      </w:pPr>
      <w:del w:id="486" w:author="S5-232746" w:date="2023-03-06T23:35:00Z">
        <w:r w:rsidDel="001F2D9C">
          <w:delText>4.3</w:delText>
        </w:r>
        <w:r w:rsidDel="001F2D9C">
          <w:rPr>
            <w:rFonts w:asciiTheme="minorHAnsi" w:eastAsiaTheme="minorEastAsia" w:hAnsiTheme="minorHAnsi" w:cstheme="minorBidi"/>
            <w:sz w:val="22"/>
            <w:szCs w:val="22"/>
            <w:lang w:val="en-US"/>
          </w:rPr>
          <w:tab/>
        </w:r>
        <w:r w:rsidDel="001F2D9C">
          <w:delText>Network Slice Management Charging</w:delText>
        </w:r>
        <w:r w:rsidDel="001F2D9C">
          <w:tab/>
          <w:delText>13</w:delText>
        </w:r>
      </w:del>
    </w:p>
    <w:p w14:paraId="2F140655" w14:textId="658438A2" w:rsidR="0052728C" w:rsidDel="001F2D9C" w:rsidRDefault="0052728C">
      <w:pPr>
        <w:pStyle w:val="TOC2"/>
        <w:rPr>
          <w:del w:id="487" w:author="S5-232746" w:date="2023-03-06T23:35:00Z"/>
          <w:rFonts w:asciiTheme="minorHAnsi" w:eastAsiaTheme="minorEastAsia" w:hAnsiTheme="minorHAnsi" w:cstheme="minorBidi"/>
          <w:sz w:val="22"/>
          <w:szCs w:val="22"/>
          <w:lang w:val="en-US"/>
        </w:rPr>
      </w:pPr>
      <w:del w:id="488" w:author="S5-232746" w:date="2023-03-06T23:35:00Z">
        <w:r w:rsidDel="001F2D9C">
          <w:delText>4.4</w:delText>
        </w:r>
        <w:r w:rsidDel="001F2D9C">
          <w:rPr>
            <w:rFonts w:asciiTheme="minorHAnsi" w:eastAsiaTheme="minorEastAsia" w:hAnsiTheme="minorHAnsi" w:cstheme="minorBidi"/>
            <w:sz w:val="22"/>
            <w:szCs w:val="22"/>
            <w:lang w:val="en-US"/>
          </w:rPr>
          <w:tab/>
        </w:r>
        <w:r w:rsidDel="001F2D9C">
          <w:delText>Network Slice Performance and Analytics Charging</w:delText>
        </w:r>
        <w:r w:rsidDel="001F2D9C">
          <w:tab/>
          <w:delText>14</w:delText>
        </w:r>
      </w:del>
    </w:p>
    <w:p w14:paraId="2E43A45A" w14:textId="20537C9E" w:rsidR="0052728C" w:rsidDel="001F2D9C" w:rsidRDefault="0052728C">
      <w:pPr>
        <w:pStyle w:val="TOC2"/>
        <w:rPr>
          <w:del w:id="489" w:author="S5-232746" w:date="2023-03-06T23:35:00Z"/>
          <w:rFonts w:asciiTheme="minorHAnsi" w:eastAsiaTheme="minorEastAsia" w:hAnsiTheme="minorHAnsi" w:cstheme="minorBidi"/>
          <w:sz w:val="22"/>
          <w:szCs w:val="22"/>
          <w:lang w:val="en-US"/>
        </w:rPr>
      </w:pPr>
      <w:del w:id="490" w:author="S5-232746" w:date="2023-03-06T23:35:00Z">
        <w:r w:rsidDel="001F2D9C">
          <w:delText>4.5</w:delText>
        </w:r>
        <w:r w:rsidDel="001F2D9C">
          <w:rPr>
            <w:rFonts w:asciiTheme="minorHAnsi" w:eastAsiaTheme="minorEastAsia" w:hAnsiTheme="minorHAnsi" w:cstheme="minorBidi"/>
            <w:sz w:val="22"/>
            <w:szCs w:val="22"/>
            <w:lang w:val="en-US"/>
          </w:rPr>
          <w:tab/>
        </w:r>
        <w:r w:rsidDel="001F2D9C">
          <w:delText>Different types of maximum</w:delText>
        </w:r>
        <w:r w:rsidDel="001F2D9C">
          <w:tab/>
          <w:delText>14</w:delText>
        </w:r>
      </w:del>
    </w:p>
    <w:p w14:paraId="7404D062" w14:textId="5BB325AE" w:rsidR="0052728C" w:rsidDel="001F2D9C" w:rsidRDefault="0052728C">
      <w:pPr>
        <w:pStyle w:val="TOC1"/>
        <w:rPr>
          <w:del w:id="491" w:author="S5-232746" w:date="2023-03-06T23:35:00Z"/>
          <w:rFonts w:asciiTheme="minorHAnsi" w:eastAsiaTheme="minorEastAsia" w:hAnsiTheme="minorHAnsi" w:cstheme="minorBidi"/>
          <w:szCs w:val="22"/>
          <w:lang w:val="en-US"/>
        </w:rPr>
      </w:pPr>
      <w:del w:id="492" w:author="S5-232746" w:date="2023-03-06T23:35:00Z">
        <w:r w:rsidDel="001F2D9C">
          <w:delText>5</w:delText>
        </w:r>
        <w:r w:rsidDel="001F2D9C">
          <w:rPr>
            <w:rFonts w:asciiTheme="minorHAnsi" w:eastAsiaTheme="minorEastAsia" w:hAnsiTheme="minorHAnsi" w:cstheme="minorBidi"/>
            <w:szCs w:val="22"/>
            <w:lang w:val="en-US"/>
          </w:rPr>
          <w:tab/>
        </w:r>
        <w:r w:rsidDel="001F2D9C">
          <w:delText>Potential charging requirements</w:delText>
        </w:r>
        <w:r w:rsidDel="001F2D9C">
          <w:tab/>
          <w:delText>14</w:delText>
        </w:r>
      </w:del>
    </w:p>
    <w:p w14:paraId="77BB2893" w14:textId="1FF06575" w:rsidR="0052728C" w:rsidDel="001F2D9C" w:rsidRDefault="0052728C">
      <w:pPr>
        <w:pStyle w:val="TOC1"/>
        <w:rPr>
          <w:del w:id="493" w:author="S5-232746" w:date="2023-03-06T23:35:00Z"/>
          <w:rFonts w:asciiTheme="minorHAnsi" w:eastAsiaTheme="minorEastAsia" w:hAnsiTheme="minorHAnsi" w:cstheme="minorBidi"/>
          <w:szCs w:val="22"/>
          <w:lang w:val="en-US"/>
        </w:rPr>
      </w:pPr>
      <w:del w:id="494" w:author="S5-232746" w:date="2023-03-06T23:35:00Z">
        <w:r w:rsidDel="001F2D9C">
          <w:delText>6</w:delText>
        </w:r>
        <w:r w:rsidDel="001F2D9C">
          <w:rPr>
            <w:rFonts w:asciiTheme="minorHAnsi" w:eastAsiaTheme="minorEastAsia" w:hAnsiTheme="minorHAnsi" w:cstheme="minorBidi"/>
            <w:szCs w:val="22"/>
            <w:lang w:val="en-US"/>
          </w:rPr>
          <w:tab/>
        </w:r>
        <w:r w:rsidDel="001F2D9C">
          <w:delText>Key Issues</w:delText>
        </w:r>
        <w:r w:rsidDel="001F2D9C">
          <w:tab/>
          <w:delText>15</w:delText>
        </w:r>
      </w:del>
    </w:p>
    <w:p w14:paraId="62107BAC" w14:textId="51AE8F04" w:rsidR="0052728C" w:rsidDel="001F2D9C" w:rsidRDefault="0052728C">
      <w:pPr>
        <w:pStyle w:val="TOC2"/>
        <w:rPr>
          <w:del w:id="495" w:author="S5-232746" w:date="2023-03-06T23:35:00Z"/>
          <w:rFonts w:asciiTheme="minorHAnsi" w:eastAsiaTheme="minorEastAsia" w:hAnsiTheme="minorHAnsi" w:cstheme="minorBidi"/>
          <w:sz w:val="22"/>
          <w:szCs w:val="22"/>
          <w:lang w:val="en-US"/>
        </w:rPr>
      </w:pPr>
      <w:del w:id="496" w:author="S5-232746" w:date="2023-03-06T23:35:00Z">
        <w:r w:rsidDel="001F2D9C">
          <w:delText>6.1</w:delText>
        </w:r>
        <w:r w:rsidDel="001F2D9C">
          <w:rPr>
            <w:rFonts w:asciiTheme="minorHAnsi" w:eastAsiaTheme="minorEastAsia" w:hAnsiTheme="minorHAnsi" w:cstheme="minorBidi"/>
            <w:sz w:val="22"/>
            <w:szCs w:val="22"/>
            <w:lang w:val="en-US"/>
          </w:rPr>
          <w:tab/>
        </w:r>
        <w:r w:rsidDel="001F2D9C">
          <w:delText>Key Issue #1: Converged Charging for simultaneous number of UEs/max. number of UEs per network slice</w:delText>
        </w:r>
        <w:r w:rsidDel="001F2D9C">
          <w:tab/>
          <w:delText>15</w:delText>
        </w:r>
      </w:del>
    </w:p>
    <w:p w14:paraId="2D656175" w14:textId="19E4D3A9" w:rsidR="0052728C" w:rsidDel="001F2D9C" w:rsidRDefault="0052728C">
      <w:pPr>
        <w:pStyle w:val="TOC3"/>
        <w:rPr>
          <w:del w:id="497" w:author="S5-232746" w:date="2023-03-06T23:35:00Z"/>
          <w:rFonts w:asciiTheme="minorHAnsi" w:eastAsiaTheme="minorEastAsia" w:hAnsiTheme="minorHAnsi" w:cstheme="minorBidi"/>
          <w:sz w:val="22"/>
          <w:szCs w:val="22"/>
          <w:lang w:val="en-US"/>
        </w:rPr>
      </w:pPr>
      <w:del w:id="498" w:author="S5-232746" w:date="2023-03-06T23:35:00Z">
        <w:r w:rsidDel="001F2D9C">
          <w:delText>6.1.0</w:delText>
        </w:r>
        <w:r w:rsidDel="001F2D9C">
          <w:rPr>
            <w:rFonts w:asciiTheme="minorHAnsi" w:eastAsiaTheme="minorEastAsia" w:hAnsiTheme="minorHAnsi" w:cstheme="minorBidi"/>
            <w:sz w:val="22"/>
            <w:szCs w:val="22"/>
            <w:lang w:val="en-US"/>
          </w:rPr>
          <w:tab/>
        </w:r>
        <w:r w:rsidDel="001F2D9C">
          <w:delText>General Description</w:delText>
        </w:r>
        <w:r w:rsidDel="001F2D9C">
          <w:tab/>
          <w:delText>15</w:delText>
        </w:r>
      </w:del>
    </w:p>
    <w:p w14:paraId="25589587" w14:textId="72A4C347" w:rsidR="0052728C" w:rsidDel="001F2D9C" w:rsidRDefault="0052728C">
      <w:pPr>
        <w:pStyle w:val="TOC3"/>
        <w:rPr>
          <w:del w:id="499" w:author="S5-232746" w:date="2023-03-06T23:35:00Z"/>
          <w:rFonts w:asciiTheme="minorHAnsi" w:eastAsiaTheme="minorEastAsia" w:hAnsiTheme="minorHAnsi" w:cstheme="minorBidi"/>
          <w:sz w:val="22"/>
          <w:szCs w:val="22"/>
          <w:lang w:val="en-US"/>
        </w:rPr>
      </w:pPr>
      <w:del w:id="500" w:author="S5-232746" w:date="2023-03-06T23:35:00Z">
        <w:r w:rsidDel="001F2D9C">
          <w:delText>6.1.1</w:delText>
        </w:r>
        <w:r w:rsidDel="001F2D9C">
          <w:rPr>
            <w:rFonts w:asciiTheme="minorHAnsi" w:eastAsiaTheme="minorEastAsia" w:hAnsiTheme="minorHAnsi" w:cstheme="minorBidi"/>
            <w:sz w:val="22"/>
            <w:szCs w:val="22"/>
            <w:lang w:val="en-US"/>
          </w:rPr>
          <w:tab/>
        </w:r>
        <w:r w:rsidDel="001F2D9C">
          <w:delText>Solution#1.1</w:delText>
        </w:r>
        <w:r w:rsidRPr="006A2F1E" w:rsidDel="001F2D9C">
          <w:rPr>
            <w:rFonts w:eastAsia="SimSun"/>
          </w:rPr>
          <w:delText xml:space="preserve"> New NetworkSliceConvergedCharging service</w:delText>
        </w:r>
        <w:r w:rsidDel="001F2D9C">
          <w:delText xml:space="preserve"> to NSACF – quota request beyond </w:delText>
        </w:r>
        <w:r w:rsidRPr="006A2F1E" w:rsidDel="001F2D9C">
          <w:rPr>
            <w:iCs/>
          </w:rPr>
          <w:delText>"max Nb of Reg UEs"</w:delText>
        </w:r>
        <w:r w:rsidDel="001F2D9C">
          <w:tab/>
          <w:delText>16</w:delText>
        </w:r>
      </w:del>
    </w:p>
    <w:p w14:paraId="526D3595" w14:textId="27A0F9C3" w:rsidR="0052728C" w:rsidDel="001F2D9C" w:rsidRDefault="0052728C">
      <w:pPr>
        <w:pStyle w:val="TOC4"/>
        <w:rPr>
          <w:del w:id="501" w:author="S5-232746" w:date="2023-03-06T23:35:00Z"/>
          <w:rFonts w:asciiTheme="minorHAnsi" w:eastAsiaTheme="minorEastAsia" w:hAnsiTheme="minorHAnsi" w:cstheme="minorBidi"/>
          <w:sz w:val="22"/>
          <w:szCs w:val="22"/>
          <w:lang w:val="en-US"/>
        </w:rPr>
      </w:pPr>
      <w:del w:id="502" w:author="S5-232746" w:date="2023-03-06T23:35:00Z">
        <w:r w:rsidRPr="006A2F1E" w:rsidDel="001F2D9C">
          <w:rPr>
            <w:rFonts w:eastAsia="SimSun"/>
          </w:rPr>
          <w:delText>6.1.1.1</w:delText>
        </w:r>
        <w:r w:rsidDel="001F2D9C">
          <w:rPr>
            <w:rFonts w:asciiTheme="minorHAnsi" w:eastAsiaTheme="minorEastAsia" w:hAnsiTheme="minorHAnsi" w:cstheme="minorBidi"/>
            <w:sz w:val="22"/>
            <w:szCs w:val="22"/>
            <w:lang w:val="en-US"/>
          </w:rPr>
          <w:tab/>
        </w:r>
        <w:r w:rsidRPr="006A2F1E" w:rsidDel="001F2D9C">
          <w:rPr>
            <w:rFonts w:eastAsia="SimSun"/>
          </w:rPr>
          <w:delText>Procedure Description</w:delText>
        </w:r>
        <w:r w:rsidDel="001F2D9C">
          <w:tab/>
          <w:delText>16</w:delText>
        </w:r>
      </w:del>
    </w:p>
    <w:p w14:paraId="42AD714A" w14:textId="1C007E9B" w:rsidR="0052728C" w:rsidDel="001F2D9C" w:rsidRDefault="0052728C">
      <w:pPr>
        <w:pStyle w:val="TOC4"/>
        <w:rPr>
          <w:del w:id="503" w:author="S5-232746" w:date="2023-03-06T23:35:00Z"/>
          <w:rFonts w:asciiTheme="minorHAnsi" w:eastAsiaTheme="minorEastAsia" w:hAnsiTheme="minorHAnsi" w:cstheme="minorBidi"/>
          <w:sz w:val="22"/>
          <w:szCs w:val="22"/>
          <w:lang w:val="en-US"/>
        </w:rPr>
      </w:pPr>
      <w:del w:id="504" w:author="S5-232746" w:date="2023-03-06T23:35:00Z">
        <w:r w:rsidRPr="006A2F1E" w:rsidDel="001F2D9C">
          <w:rPr>
            <w:rFonts w:eastAsia="SimSun"/>
          </w:rPr>
          <w:lastRenderedPageBreak/>
          <w:delText>6.1.1.2</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17</w:delText>
        </w:r>
      </w:del>
    </w:p>
    <w:p w14:paraId="12E00DC2" w14:textId="0E8E881D" w:rsidR="0052728C" w:rsidDel="001F2D9C" w:rsidRDefault="0052728C">
      <w:pPr>
        <w:pStyle w:val="TOC3"/>
        <w:rPr>
          <w:del w:id="505" w:author="S5-232746" w:date="2023-03-06T23:35:00Z"/>
          <w:rFonts w:asciiTheme="minorHAnsi" w:eastAsiaTheme="minorEastAsia" w:hAnsiTheme="minorHAnsi" w:cstheme="minorBidi"/>
          <w:sz w:val="22"/>
          <w:szCs w:val="22"/>
          <w:lang w:val="en-US"/>
        </w:rPr>
      </w:pPr>
      <w:del w:id="506" w:author="S5-232746" w:date="2023-03-06T23:35:00Z">
        <w:r w:rsidRPr="006A2F1E" w:rsidDel="001F2D9C">
          <w:rPr>
            <w:rFonts w:eastAsia="SimSun"/>
          </w:rPr>
          <w:delText>6.1.2</w:delText>
        </w:r>
        <w:r w:rsidDel="001F2D9C">
          <w:rPr>
            <w:rFonts w:asciiTheme="minorHAnsi" w:eastAsiaTheme="minorEastAsia" w:hAnsiTheme="minorHAnsi" w:cstheme="minorBidi"/>
            <w:sz w:val="22"/>
            <w:szCs w:val="22"/>
            <w:lang w:val="en-US"/>
          </w:rPr>
          <w:tab/>
        </w:r>
        <w:r w:rsidRPr="006A2F1E" w:rsidDel="001F2D9C">
          <w:rPr>
            <w:rFonts w:eastAsia="SimSun"/>
          </w:rPr>
          <w:delText>Solution#1.2 NSACF (CTF) - Event based charging</w:delText>
        </w:r>
        <w:r w:rsidDel="001F2D9C">
          <w:tab/>
          <w:delText>19</w:delText>
        </w:r>
      </w:del>
    </w:p>
    <w:p w14:paraId="387C9834" w14:textId="3EA7DA84" w:rsidR="0052728C" w:rsidDel="001F2D9C" w:rsidRDefault="0052728C">
      <w:pPr>
        <w:pStyle w:val="TOC4"/>
        <w:rPr>
          <w:del w:id="507" w:author="S5-232746" w:date="2023-03-06T23:35:00Z"/>
          <w:rFonts w:asciiTheme="minorHAnsi" w:eastAsiaTheme="minorEastAsia" w:hAnsiTheme="minorHAnsi" w:cstheme="minorBidi"/>
          <w:sz w:val="22"/>
          <w:szCs w:val="22"/>
          <w:lang w:val="en-US"/>
        </w:rPr>
      </w:pPr>
      <w:del w:id="508" w:author="S5-232746" w:date="2023-03-06T23:35:00Z">
        <w:r w:rsidRPr="006A2F1E" w:rsidDel="001F2D9C">
          <w:rPr>
            <w:rFonts w:eastAsia="SimSun"/>
          </w:rPr>
          <w:delText>6.1.2.1</w:delText>
        </w:r>
        <w:r w:rsidDel="001F2D9C">
          <w:rPr>
            <w:rFonts w:asciiTheme="minorHAnsi" w:eastAsiaTheme="minorEastAsia" w:hAnsiTheme="minorHAnsi" w:cstheme="minorBidi"/>
            <w:sz w:val="22"/>
            <w:szCs w:val="22"/>
            <w:lang w:val="en-US"/>
          </w:rPr>
          <w:tab/>
        </w:r>
        <w:r w:rsidRPr="006A2F1E" w:rsidDel="001F2D9C">
          <w:rPr>
            <w:rFonts w:eastAsia="SimSun"/>
          </w:rPr>
          <w:delText>General</w:delText>
        </w:r>
        <w:r w:rsidDel="001F2D9C">
          <w:tab/>
          <w:delText>19</w:delText>
        </w:r>
      </w:del>
    </w:p>
    <w:p w14:paraId="1EE7DCBB" w14:textId="737F873B" w:rsidR="0052728C" w:rsidDel="001F2D9C" w:rsidRDefault="0052728C">
      <w:pPr>
        <w:pStyle w:val="TOC4"/>
        <w:rPr>
          <w:del w:id="509" w:author="S5-232746" w:date="2023-03-06T23:35:00Z"/>
          <w:rFonts w:asciiTheme="minorHAnsi" w:eastAsiaTheme="minorEastAsia" w:hAnsiTheme="minorHAnsi" w:cstheme="minorBidi"/>
          <w:sz w:val="22"/>
          <w:szCs w:val="22"/>
          <w:lang w:val="en-US"/>
        </w:rPr>
      </w:pPr>
      <w:del w:id="510" w:author="S5-232746" w:date="2023-03-06T23:35:00Z">
        <w:r w:rsidRPr="006A2F1E" w:rsidDel="001F2D9C">
          <w:rPr>
            <w:rFonts w:eastAsia="SimSun"/>
          </w:rPr>
          <w:delText>6.1.2.2</w:delText>
        </w:r>
        <w:r w:rsidDel="001F2D9C">
          <w:rPr>
            <w:rFonts w:asciiTheme="minorHAnsi" w:eastAsiaTheme="minorEastAsia" w:hAnsiTheme="minorHAnsi" w:cstheme="minorBidi"/>
            <w:sz w:val="22"/>
            <w:szCs w:val="22"/>
            <w:lang w:val="en-US"/>
          </w:rPr>
          <w:tab/>
        </w:r>
        <w:r w:rsidRPr="006A2F1E" w:rsidDel="001F2D9C">
          <w:rPr>
            <w:rFonts w:eastAsia="SimSun"/>
          </w:rPr>
          <w:delText>Charging information</w:delText>
        </w:r>
        <w:r w:rsidDel="001F2D9C">
          <w:tab/>
          <w:delText>19</w:delText>
        </w:r>
      </w:del>
    </w:p>
    <w:p w14:paraId="400BC39B" w14:textId="7A03AC22" w:rsidR="0052728C" w:rsidDel="001F2D9C" w:rsidRDefault="0052728C">
      <w:pPr>
        <w:pStyle w:val="TOC4"/>
        <w:rPr>
          <w:del w:id="511" w:author="S5-232746" w:date="2023-03-06T23:35:00Z"/>
          <w:rFonts w:asciiTheme="minorHAnsi" w:eastAsiaTheme="minorEastAsia" w:hAnsiTheme="minorHAnsi" w:cstheme="minorBidi"/>
          <w:sz w:val="22"/>
          <w:szCs w:val="22"/>
          <w:lang w:val="en-US"/>
        </w:rPr>
      </w:pPr>
      <w:del w:id="512" w:author="S5-232746" w:date="2023-03-06T23:35:00Z">
        <w:r w:rsidRPr="006A2F1E" w:rsidDel="001F2D9C">
          <w:rPr>
            <w:rFonts w:eastAsia="SimSun"/>
          </w:rPr>
          <w:delText>6.1.2.3</w:delText>
        </w:r>
        <w:r w:rsidDel="001F2D9C">
          <w:rPr>
            <w:rFonts w:asciiTheme="minorHAnsi" w:eastAsiaTheme="minorEastAsia" w:hAnsiTheme="minorHAnsi" w:cstheme="minorBidi"/>
            <w:sz w:val="22"/>
            <w:szCs w:val="22"/>
            <w:lang w:val="en-US"/>
          </w:rPr>
          <w:tab/>
        </w:r>
        <w:r w:rsidRPr="006A2F1E" w:rsidDel="001F2D9C">
          <w:rPr>
            <w:rFonts w:eastAsia="SimSun"/>
          </w:rPr>
          <w:delText>Trigger mechanism</w:delText>
        </w:r>
        <w:r w:rsidDel="001F2D9C">
          <w:tab/>
          <w:delText>19</w:delText>
        </w:r>
      </w:del>
    </w:p>
    <w:p w14:paraId="1E5BEAB3" w14:textId="332D279D" w:rsidR="0052728C" w:rsidDel="001F2D9C" w:rsidRDefault="0052728C">
      <w:pPr>
        <w:pStyle w:val="TOC4"/>
        <w:rPr>
          <w:del w:id="513" w:author="S5-232746" w:date="2023-03-06T23:35:00Z"/>
          <w:rFonts w:asciiTheme="minorHAnsi" w:eastAsiaTheme="minorEastAsia" w:hAnsiTheme="minorHAnsi" w:cstheme="minorBidi"/>
          <w:sz w:val="22"/>
          <w:szCs w:val="22"/>
          <w:lang w:val="en-US"/>
        </w:rPr>
      </w:pPr>
      <w:del w:id="514" w:author="S5-232746" w:date="2023-03-06T23:35:00Z">
        <w:r w:rsidRPr="006A2F1E" w:rsidDel="001F2D9C">
          <w:rPr>
            <w:rFonts w:eastAsia="SimSun"/>
          </w:rPr>
          <w:delText>6.1.2.4</w:delText>
        </w:r>
        <w:r w:rsidDel="001F2D9C">
          <w:rPr>
            <w:rFonts w:asciiTheme="minorHAnsi" w:eastAsiaTheme="minorEastAsia" w:hAnsiTheme="minorHAnsi" w:cstheme="minorBidi"/>
            <w:sz w:val="22"/>
            <w:szCs w:val="22"/>
            <w:lang w:val="en-US"/>
          </w:rPr>
          <w:tab/>
        </w:r>
        <w:r w:rsidRPr="006A2F1E" w:rsidDel="001F2D9C">
          <w:rPr>
            <w:rFonts w:eastAsia="SimSun"/>
          </w:rPr>
          <w:delText>Architecture description</w:delText>
        </w:r>
        <w:r w:rsidDel="001F2D9C">
          <w:tab/>
          <w:delText>19</w:delText>
        </w:r>
      </w:del>
    </w:p>
    <w:p w14:paraId="4747A341" w14:textId="0164454F" w:rsidR="0052728C" w:rsidDel="001F2D9C" w:rsidRDefault="0052728C">
      <w:pPr>
        <w:pStyle w:val="TOC4"/>
        <w:rPr>
          <w:del w:id="515" w:author="S5-232746" w:date="2023-03-06T23:35:00Z"/>
          <w:rFonts w:asciiTheme="minorHAnsi" w:eastAsiaTheme="minorEastAsia" w:hAnsiTheme="minorHAnsi" w:cstheme="minorBidi"/>
          <w:sz w:val="22"/>
          <w:szCs w:val="22"/>
          <w:lang w:val="en-US"/>
        </w:rPr>
      </w:pPr>
      <w:del w:id="516" w:author="S5-232746" w:date="2023-03-06T23:35:00Z">
        <w:r w:rsidRPr="006A2F1E" w:rsidDel="001F2D9C">
          <w:rPr>
            <w:rFonts w:eastAsia="SimSun"/>
          </w:rPr>
          <w:delText>6.1.2.5</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19</w:delText>
        </w:r>
      </w:del>
    </w:p>
    <w:p w14:paraId="224EC05E" w14:textId="54C93F2D" w:rsidR="0052728C" w:rsidDel="001F2D9C" w:rsidRDefault="0052728C">
      <w:pPr>
        <w:pStyle w:val="TOC3"/>
        <w:rPr>
          <w:del w:id="517" w:author="S5-232746" w:date="2023-03-06T23:35:00Z"/>
          <w:rFonts w:asciiTheme="minorHAnsi" w:eastAsiaTheme="minorEastAsia" w:hAnsiTheme="minorHAnsi" w:cstheme="minorBidi"/>
          <w:sz w:val="22"/>
          <w:szCs w:val="22"/>
          <w:lang w:val="en-US"/>
        </w:rPr>
      </w:pPr>
      <w:del w:id="518" w:author="S5-232746" w:date="2023-03-06T23:35:00Z">
        <w:r w:rsidRPr="006A2F1E" w:rsidDel="001F2D9C">
          <w:rPr>
            <w:rFonts w:eastAsia="SimSun"/>
          </w:rPr>
          <w:delText>6.1.3</w:delText>
        </w:r>
        <w:r w:rsidDel="001F2D9C">
          <w:rPr>
            <w:rFonts w:asciiTheme="minorHAnsi" w:eastAsiaTheme="minorEastAsia" w:hAnsiTheme="minorHAnsi" w:cstheme="minorBidi"/>
            <w:sz w:val="22"/>
            <w:szCs w:val="22"/>
            <w:lang w:val="en-US"/>
          </w:rPr>
          <w:tab/>
        </w:r>
        <w:r w:rsidRPr="006A2F1E" w:rsidDel="001F2D9C">
          <w:rPr>
            <w:rFonts w:eastAsia="SimSun"/>
          </w:rPr>
          <w:delText>Solution#1.3 NSACF (CTF) - Session based charging</w:delText>
        </w:r>
        <w:r w:rsidDel="001F2D9C">
          <w:tab/>
          <w:delText>20</w:delText>
        </w:r>
      </w:del>
    </w:p>
    <w:p w14:paraId="4236A220" w14:textId="3F9F9DB5" w:rsidR="0052728C" w:rsidDel="001F2D9C" w:rsidRDefault="0052728C">
      <w:pPr>
        <w:pStyle w:val="TOC4"/>
        <w:rPr>
          <w:del w:id="519" w:author="S5-232746" w:date="2023-03-06T23:35:00Z"/>
          <w:rFonts w:asciiTheme="minorHAnsi" w:eastAsiaTheme="minorEastAsia" w:hAnsiTheme="minorHAnsi" w:cstheme="minorBidi"/>
          <w:sz w:val="22"/>
          <w:szCs w:val="22"/>
          <w:lang w:val="en-US"/>
        </w:rPr>
      </w:pPr>
      <w:del w:id="520" w:author="S5-232746" w:date="2023-03-06T23:35:00Z">
        <w:r w:rsidRPr="006A2F1E" w:rsidDel="001F2D9C">
          <w:rPr>
            <w:rFonts w:eastAsia="SimSun"/>
          </w:rPr>
          <w:delText>6.1.3.1</w:delText>
        </w:r>
        <w:r w:rsidDel="001F2D9C">
          <w:rPr>
            <w:rFonts w:asciiTheme="minorHAnsi" w:eastAsiaTheme="minorEastAsia" w:hAnsiTheme="minorHAnsi" w:cstheme="minorBidi"/>
            <w:sz w:val="22"/>
            <w:szCs w:val="22"/>
            <w:lang w:val="en-US"/>
          </w:rPr>
          <w:tab/>
        </w:r>
        <w:r w:rsidRPr="006A2F1E" w:rsidDel="001F2D9C">
          <w:rPr>
            <w:rFonts w:eastAsia="SimSun"/>
          </w:rPr>
          <w:delText>General</w:delText>
        </w:r>
        <w:r w:rsidDel="001F2D9C">
          <w:tab/>
          <w:delText>20</w:delText>
        </w:r>
      </w:del>
    </w:p>
    <w:p w14:paraId="44F68682" w14:textId="34767863" w:rsidR="0052728C" w:rsidDel="001F2D9C" w:rsidRDefault="0052728C">
      <w:pPr>
        <w:pStyle w:val="TOC4"/>
        <w:rPr>
          <w:del w:id="521" w:author="S5-232746" w:date="2023-03-06T23:35:00Z"/>
          <w:rFonts w:asciiTheme="minorHAnsi" w:eastAsiaTheme="minorEastAsia" w:hAnsiTheme="minorHAnsi" w:cstheme="minorBidi"/>
          <w:sz w:val="22"/>
          <w:szCs w:val="22"/>
          <w:lang w:val="en-US"/>
        </w:rPr>
      </w:pPr>
      <w:del w:id="522" w:author="S5-232746" w:date="2023-03-06T23:35:00Z">
        <w:r w:rsidRPr="006A2F1E" w:rsidDel="001F2D9C">
          <w:rPr>
            <w:rFonts w:eastAsia="SimSun"/>
          </w:rPr>
          <w:delText>6.1.3.2</w:delText>
        </w:r>
        <w:r w:rsidDel="001F2D9C">
          <w:rPr>
            <w:rFonts w:asciiTheme="minorHAnsi" w:eastAsiaTheme="minorEastAsia" w:hAnsiTheme="minorHAnsi" w:cstheme="minorBidi"/>
            <w:sz w:val="22"/>
            <w:szCs w:val="22"/>
            <w:lang w:val="en-US"/>
          </w:rPr>
          <w:tab/>
        </w:r>
        <w:r w:rsidRPr="006A2F1E" w:rsidDel="001F2D9C">
          <w:rPr>
            <w:rFonts w:eastAsia="SimSun"/>
          </w:rPr>
          <w:delText>Charging information</w:delText>
        </w:r>
        <w:r w:rsidDel="001F2D9C">
          <w:tab/>
          <w:delText>21</w:delText>
        </w:r>
      </w:del>
    </w:p>
    <w:p w14:paraId="4092FDBF" w14:textId="659D56A7" w:rsidR="0052728C" w:rsidDel="001F2D9C" w:rsidRDefault="0052728C">
      <w:pPr>
        <w:pStyle w:val="TOC4"/>
        <w:rPr>
          <w:del w:id="523" w:author="S5-232746" w:date="2023-03-06T23:35:00Z"/>
          <w:rFonts w:asciiTheme="minorHAnsi" w:eastAsiaTheme="minorEastAsia" w:hAnsiTheme="minorHAnsi" w:cstheme="minorBidi"/>
          <w:sz w:val="22"/>
          <w:szCs w:val="22"/>
          <w:lang w:val="en-US"/>
        </w:rPr>
      </w:pPr>
      <w:del w:id="524" w:author="S5-232746" w:date="2023-03-06T23:35:00Z">
        <w:r w:rsidRPr="006A2F1E" w:rsidDel="001F2D9C">
          <w:rPr>
            <w:rFonts w:eastAsia="SimSun"/>
          </w:rPr>
          <w:delText>6.1.3.3</w:delText>
        </w:r>
        <w:r w:rsidDel="001F2D9C">
          <w:rPr>
            <w:rFonts w:asciiTheme="minorHAnsi" w:eastAsiaTheme="minorEastAsia" w:hAnsiTheme="minorHAnsi" w:cstheme="minorBidi"/>
            <w:sz w:val="22"/>
            <w:szCs w:val="22"/>
            <w:lang w:val="en-US"/>
          </w:rPr>
          <w:tab/>
        </w:r>
        <w:r w:rsidRPr="006A2F1E" w:rsidDel="001F2D9C">
          <w:rPr>
            <w:rFonts w:eastAsia="SimSun"/>
          </w:rPr>
          <w:delText>Trigger mechanism</w:delText>
        </w:r>
        <w:r w:rsidDel="001F2D9C">
          <w:tab/>
          <w:delText>21</w:delText>
        </w:r>
      </w:del>
    </w:p>
    <w:p w14:paraId="621D5E07" w14:textId="0B1FC155" w:rsidR="0052728C" w:rsidDel="001F2D9C" w:rsidRDefault="0052728C">
      <w:pPr>
        <w:pStyle w:val="TOC4"/>
        <w:rPr>
          <w:del w:id="525" w:author="S5-232746" w:date="2023-03-06T23:35:00Z"/>
          <w:rFonts w:asciiTheme="minorHAnsi" w:eastAsiaTheme="minorEastAsia" w:hAnsiTheme="minorHAnsi" w:cstheme="minorBidi"/>
          <w:sz w:val="22"/>
          <w:szCs w:val="22"/>
          <w:lang w:val="en-US"/>
        </w:rPr>
      </w:pPr>
      <w:del w:id="526" w:author="S5-232746" w:date="2023-03-06T23:35:00Z">
        <w:r w:rsidRPr="006A2F1E" w:rsidDel="001F2D9C">
          <w:rPr>
            <w:rFonts w:eastAsia="SimSun"/>
          </w:rPr>
          <w:delText>6.1.3.4</w:delText>
        </w:r>
        <w:r w:rsidDel="001F2D9C">
          <w:rPr>
            <w:rFonts w:asciiTheme="minorHAnsi" w:eastAsiaTheme="minorEastAsia" w:hAnsiTheme="minorHAnsi" w:cstheme="minorBidi"/>
            <w:sz w:val="22"/>
            <w:szCs w:val="22"/>
            <w:lang w:val="en-US"/>
          </w:rPr>
          <w:tab/>
        </w:r>
        <w:r w:rsidRPr="006A2F1E" w:rsidDel="001F2D9C">
          <w:rPr>
            <w:rFonts w:eastAsia="SimSun"/>
          </w:rPr>
          <w:delText>Architecture description</w:delText>
        </w:r>
        <w:r w:rsidDel="001F2D9C">
          <w:tab/>
          <w:delText>21</w:delText>
        </w:r>
      </w:del>
    </w:p>
    <w:p w14:paraId="1BAD23FD" w14:textId="6FCC5EAD" w:rsidR="0052728C" w:rsidDel="001F2D9C" w:rsidRDefault="0052728C">
      <w:pPr>
        <w:pStyle w:val="TOC4"/>
        <w:rPr>
          <w:del w:id="527" w:author="S5-232746" w:date="2023-03-06T23:35:00Z"/>
          <w:rFonts w:asciiTheme="minorHAnsi" w:eastAsiaTheme="minorEastAsia" w:hAnsiTheme="minorHAnsi" w:cstheme="minorBidi"/>
          <w:sz w:val="22"/>
          <w:szCs w:val="22"/>
          <w:lang w:val="en-US"/>
        </w:rPr>
      </w:pPr>
      <w:del w:id="528" w:author="S5-232746" w:date="2023-03-06T23:35:00Z">
        <w:r w:rsidRPr="006A2F1E" w:rsidDel="001F2D9C">
          <w:rPr>
            <w:rFonts w:eastAsia="SimSun"/>
          </w:rPr>
          <w:delText>6.1.3.5</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21</w:delText>
        </w:r>
      </w:del>
    </w:p>
    <w:p w14:paraId="5C4A5489" w14:textId="77776070" w:rsidR="0052728C" w:rsidDel="001F2D9C" w:rsidRDefault="0052728C">
      <w:pPr>
        <w:pStyle w:val="TOC4"/>
        <w:rPr>
          <w:del w:id="529" w:author="S5-232746" w:date="2023-03-06T23:35:00Z"/>
          <w:rFonts w:asciiTheme="minorHAnsi" w:eastAsiaTheme="minorEastAsia" w:hAnsiTheme="minorHAnsi" w:cstheme="minorBidi"/>
          <w:sz w:val="22"/>
          <w:szCs w:val="22"/>
          <w:lang w:val="en-US"/>
        </w:rPr>
      </w:pPr>
      <w:del w:id="530" w:author="S5-232746" w:date="2023-03-06T23:35:00Z">
        <w:r w:rsidDel="001F2D9C">
          <w:delText>6.1.3.6</w:delText>
        </w:r>
        <w:r w:rsidDel="001F2D9C">
          <w:rPr>
            <w:rFonts w:asciiTheme="minorHAnsi" w:eastAsiaTheme="minorEastAsia" w:hAnsiTheme="minorHAnsi" w:cstheme="minorBidi"/>
            <w:sz w:val="22"/>
            <w:szCs w:val="22"/>
            <w:lang w:val="en-US"/>
          </w:rPr>
          <w:tab/>
        </w:r>
        <w:r w:rsidDel="001F2D9C">
          <w:delText>Charging scenarios</w:delText>
        </w:r>
        <w:r w:rsidDel="001F2D9C">
          <w:tab/>
          <w:delText>23</w:delText>
        </w:r>
      </w:del>
    </w:p>
    <w:p w14:paraId="2A99EB61" w14:textId="42802FE8" w:rsidR="0052728C" w:rsidDel="001F2D9C" w:rsidRDefault="0052728C">
      <w:pPr>
        <w:pStyle w:val="TOC3"/>
        <w:rPr>
          <w:del w:id="531" w:author="S5-232746" w:date="2023-03-06T23:35:00Z"/>
          <w:rFonts w:asciiTheme="minorHAnsi" w:eastAsiaTheme="minorEastAsia" w:hAnsiTheme="minorHAnsi" w:cstheme="minorBidi"/>
          <w:sz w:val="22"/>
          <w:szCs w:val="22"/>
          <w:lang w:val="en-US"/>
        </w:rPr>
      </w:pPr>
      <w:del w:id="532" w:author="S5-232746" w:date="2023-03-06T23:35:00Z">
        <w:r w:rsidRPr="006A2F1E" w:rsidDel="001F2D9C">
          <w:rPr>
            <w:rFonts w:eastAsia="SimSun"/>
          </w:rPr>
          <w:delText>6.1.4</w:delText>
        </w:r>
        <w:r w:rsidDel="001F2D9C">
          <w:rPr>
            <w:rFonts w:asciiTheme="minorHAnsi" w:eastAsiaTheme="minorEastAsia" w:hAnsiTheme="minorHAnsi" w:cstheme="minorBidi"/>
            <w:sz w:val="22"/>
            <w:szCs w:val="22"/>
            <w:lang w:val="en-US"/>
          </w:rPr>
          <w:tab/>
        </w:r>
        <w:r w:rsidRPr="006A2F1E" w:rsidDel="001F2D9C">
          <w:rPr>
            <w:rFonts w:eastAsia="SimSun"/>
          </w:rPr>
          <w:delText>Solution#1.4 NSACF and CEF - Event based charging</w:delText>
        </w:r>
        <w:r w:rsidDel="001F2D9C">
          <w:tab/>
          <w:delText>24</w:delText>
        </w:r>
      </w:del>
    </w:p>
    <w:p w14:paraId="6DE7B962" w14:textId="350200D7" w:rsidR="0052728C" w:rsidDel="001F2D9C" w:rsidRDefault="0052728C">
      <w:pPr>
        <w:pStyle w:val="TOC4"/>
        <w:rPr>
          <w:del w:id="533" w:author="S5-232746" w:date="2023-03-06T23:35:00Z"/>
          <w:rFonts w:asciiTheme="minorHAnsi" w:eastAsiaTheme="minorEastAsia" w:hAnsiTheme="minorHAnsi" w:cstheme="minorBidi"/>
          <w:sz w:val="22"/>
          <w:szCs w:val="22"/>
          <w:lang w:val="en-US"/>
        </w:rPr>
      </w:pPr>
      <w:del w:id="534" w:author="S5-232746" w:date="2023-03-06T23:35:00Z">
        <w:r w:rsidRPr="006A2F1E" w:rsidDel="001F2D9C">
          <w:rPr>
            <w:rFonts w:eastAsia="SimSun"/>
          </w:rPr>
          <w:delText>6.1.4.1</w:delText>
        </w:r>
        <w:r w:rsidDel="001F2D9C">
          <w:rPr>
            <w:rFonts w:asciiTheme="minorHAnsi" w:eastAsiaTheme="minorEastAsia" w:hAnsiTheme="minorHAnsi" w:cstheme="minorBidi"/>
            <w:sz w:val="22"/>
            <w:szCs w:val="22"/>
            <w:lang w:val="en-US"/>
          </w:rPr>
          <w:tab/>
        </w:r>
        <w:r w:rsidRPr="006A2F1E" w:rsidDel="001F2D9C">
          <w:rPr>
            <w:rFonts w:eastAsia="SimSun"/>
          </w:rPr>
          <w:delText>General</w:delText>
        </w:r>
        <w:r w:rsidDel="001F2D9C">
          <w:tab/>
          <w:delText>24</w:delText>
        </w:r>
      </w:del>
    </w:p>
    <w:p w14:paraId="6DBFD9F0" w14:textId="7C884ED3" w:rsidR="0052728C" w:rsidDel="001F2D9C" w:rsidRDefault="0052728C">
      <w:pPr>
        <w:pStyle w:val="TOC4"/>
        <w:rPr>
          <w:del w:id="535" w:author="S5-232746" w:date="2023-03-06T23:35:00Z"/>
          <w:rFonts w:asciiTheme="minorHAnsi" w:eastAsiaTheme="minorEastAsia" w:hAnsiTheme="minorHAnsi" w:cstheme="minorBidi"/>
          <w:sz w:val="22"/>
          <w:szCs w:val="22"/>
          <w:lang w:val="en-US"/>
        </w:rPr>
      </w:pPr>
      <w:del w:id="536" w:author="S5-232746" w:date="2023-03-06T23:35:00Z">
        <w:r w:rsidRPr="006A2F1E" w:rsidDel="001F2D9C">
          <w:rPr>
            <w:rFonts w:eastAsia="SimSun"/>
          </w:rPr>
          <w:delText>6.1.4.2</w:delText>
        </w:r>
        <w:r w:rsidDel="001F2D9C">
          <w:rPr>
            <w:rFonts w:asciiTheme="minorHAnsi" w:eastAsiaTheme="minorEastAsia" w:hAnsiTheme="minorHAnsi" w:cstheme="minorBidi"/>
            <w:sz w:val="22"/>
            <w:szCs w:val="22"/>
            <w:lang w:val="en-US"/>
          </w:rPr>
          <w:tab/>
        </w:r>
        <w:r w:rsidRPr="006A2F1E" w:rsidDel="001F2D9C">
          <w:rPr>
            <w:rFonts w:eastAsia="SimSun"/>
          </w:rPr>
          <w:delText>Architecture description</w:delText>
        </w:r>
        <w:r w:rsidDel="001F2D9C">
          <w:tab/>
          <w:delText>25</w:delText>
        </w:r>
      </w:del>
    </w:p>
    <w:p w14:paraId="7418B768" w14:textId="4FE0568C" w:rsidR="0052728C" w:rsidDel="001F2D9C" w:rsidRDefault="0052728C">
      <w:pPr>
        <w:pStyle w:val="TOC4"/>
        <w:rPr>
          <w:del w:id="537" w:author="S5-232746" w:date="2023-03-06T23:35:00Z"/>
          <w:rFonts w:asciiTheme="minorHAnsi" w:eastAsiaTheme="minorEastAsia" w:hAnsiTheme="minorHAnsi" w:cstheme="minorBidi"/>
          <w:sz w:val="22"/>
          <w:szCs w:val="22"/>
          <w:lang w:val="en-US"/>
        </w:rPr>
      </w:pPr>
      <w:del w:id="538" w:author="S5-232746" w:date="2023-03-06T23:35:00Z">
        <w:r w:rsidRPr="006A2F1E" w:rsidDel="001F2D9C">
          <w:rPr>
            <w:rFonts w:eastAsia="SimSun"/>
          </w:rPr>
          <w:delText>6.1.4.3</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25</w:delText>
        </w:r>
      </w:del>
    </w:p>
    <w:p w14:paraId="73410E49" w14:textId="68D7FB6C" w:rsidR="0052728C" w:rsidDel="001F2D9C" w:rsidRDefault="0052728C">
      <w:pPr>
        <w:pStyle w:val="TOC3"/>
        <w:rPr>
          <w:del w:id="539" w:author="S5-232746" w:date="2023-03-06T23:35:00Z"/>
          <w:rFonts w:asciiTheme="minorHAnsi" w:eastAsiaTheme="minorEastAsia" w:hAnsiTheme="minorHAnsi" w:cstheme="minorBidi"/>
          <w:sz w:val="22"/>
          <w:szCs w:val="22"/>
          <w:lang w:val="en-US"/>
        </w:rPr>
      </w:pPr>
      <w:del w:id="540" w:author="S5-232746" w:date="2023-03-06T23:35:00Z">
        <w:r w:rsidRPr="006A2F1E" w:rsidDel="001F2D9C">
          <w:rPr>
            <w:rFonts w:eastAsia="SimSun"/>
          </w:rPr>
          <w:delText>6.1.5</w:delText>
        </w:r>
        <w:r w:rsidDel="001F2D9C">
          <w:rPr>
            <w:rFonts w:asciiTheme="minorHAnsi" w:eastAsiaTheme="minorEastAsia" w:hAnsiTheme="minorHAnsi" w:cstheme="minorBidi"/>
            <w:sz w:val="22"/>
            <w:szCs w:val="22"/>
            <w:lang w:val="en-US"/>
          </w:rPr>
          <w:tab/>
        </w:r>
        <w:r w:rsidRPr="006A2F1E" w:rsidDel="001F2D9C">
          <w:rPr>
            <w:rFonts w:eastAsia="SimSun"/>
          </w:rPr>
          <w:delText>Solution#1.5 NSACF and CEF - Session based charging</w:delText>
        </w:r>
        <w:r w:rsidDel="001F2D9C">
          <w:tab/>
          <w:delText>26</w:delText>
        </w:r>
      </w:del>
    </w:p>
    <w:p w14:paraId="21CDE9F4" w14:textId="55315AB6" w:rsidR="0052728C" w:rsidDel="001F2D9C" w:rsidRDefault="0052728C">
      <w:pPr>
        <w:pStyle w:val="TOC4"/>
        <w:rPr>
          <w:del w:id="541" w:author="S5-232746" w:date="2023-03-06T23:35:00Z"/>
          <w:rFonts w:asciiTheme="minorHAnsi" w:eastAsiaTheme="minorEastAsia" w:hAnsiTheme="minorHAnsi" w:cstheme="minorBidi"/>
          <w:sz w:val="22"/>
          <w:szCs w:val="22"/>
          <w:lang w:val="en-US"/>
        </w:rPr>
      </w:pPr>
      <w:del w:id="542" w:author="S5-232746" w:date="2023-03-06T23:35:00Z">
        <w:r w:rsidRPr="006A2F1E" w:rsidDel="001F2D9C">
          <w:rPr>
            <w:rFonts w:eastAsia="SimSun"/>
          </w:rPr>
          <w:delText>6.1.5.1</w:delText>
        </w:r>
        <w:r w:rsidDel="001F2D9C">
          <w:rPr>
            <w:rFonts w:asciiTheme="minorHAnsi" w:eastAsiaTheme="minorEastAsia" w:hAnsiTheme="minorHAnsi" w:cstheme="minorBidi"/>
            <w:sz w:val="22"/>
            <w:szCs w:val="22"/>
            <w:lang w:val="en-US"/>
          </w:rPr>
          <w:tab/>
        </w:r>
        <w:r w:rsidRPr="006A2F1E" w:rsidDel="001F2D9C">
          <w:rPr>
            <w:rFonts w:eastAsia="SimSun"/>
          </w:rPr>
          <w:delText>General</w:delText>
        </w:r>
        <w:r w:rsidDel="001F2D9C">
          <w:tab/>
          <w:delText>26</w:delText>
        </w:r>
      </w:del>
    </w:p>
    <w:p w14:paraId="7394EA9D" w14:textId="1D92657F" w:rsidR="0052728C" w:rsidDel="001F2D9C" w:rsidRDefault="0052728C">
      <w:pPr>
        <w:pStyle w:val="TOC4"/>
        <w:rPr>
          <w:del w:id="543" w:author="S5-232746" w:date="2023-03-06T23:35:00Z"/>
          <w:rFonts w:asciiTheme="minorHAnsi" w:eastAsiaTheme="minorEastAsia" w:hAnsiTheme="minorHAnsi" w:cstheme="minorBidi"/>
          <w:sz w:val="22"/>
          <w:szCs w:val="22"/>
          <w:lang w:val="en-US"/>
        </w:rPr>
      </w:pPr>
      <w:del w:id="544" w:author="S5-232746" w:date="2023-03-06T23:35:00Z">
        <w:r w:rsidRPr="006A2F1E" w:rsidDel="001F2D9C">
          <w:rPr>
            <w:rFonts w:eastAsia="SimSun"/>
          </w:rPr>
          <w:delText>6.1.5.2</w:delText>
        </w:r>
        <w:r w:rsidDel="001F2D9C">
          <w:rPr>
            <w:rFonts w:asciiTheme="minorHAnsi" w:eastAsiaTheme="minorEastAsia" w:hAnsiTheme="minorHAnsi" w:cstheme="minorBidi"/>
            <w:sz w:val="22"/>
            <w:szCs w:val="22"/>
            <w:lang w:val="en-US"/>
          </w:rPr>
          <w:tab/>
        </w:r>
        <w:r w:rsidRPr="006A2F1E" w:rsidDel="001F2D9C">
          <w:rPr>
            <w:rFonts w:eastAsia="SimSun"/>
          </w:rPr>
          <w:delText>Architecture description</w:delText>
        </w:r>
        <w:r w:rsidDel="001F2D9C">
          <w:tab/>
          <w:delText>26</w:delText>
        </w:r>
      </w:del>
    </w:p>
    <w:p w14:paraId="32F972FC" w14:textId="28E9C31A" w:rsidR="0052728C" w:rsidDel="001F2D9C" w:rsidRDefault="0052728C">
      <w:pPr>
        <w:pStyle w:val="TOC4"/>
        <w:rPr>
          <w:del w:id="545" w:author="S5-232746" w:date="2023-03-06T23:35:00Z"/>
          <w:rFonts w:asciiTheme="minorHAnsi" w:eastAsiaTheme="minorEastAsia" w:hAnsiTheme="minorHAnsi" w:cstheme="minorBidi"/>
          <w:sz w:val="22"/>
          <w:szCs w:val="22"/>
          <w:lang w:val="en-US"/>
        </w:rPr>
      </w:pPr>
      <w:del w:id="546" w:author="S5-232746" w:date="2023-03-06T23:35:00Z">
        <w:r w:rsidRPr="006A2F1E" w:rsidDel="001F2D9C">
          <w:rPr>
            <w:rFonts w:eastAsia="SimSun"/>
          </w:rPr>
          <w:delText>6.1.5.3</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26</w:delText>
        </w:r>
      </w:del>
    </w:p>
    <w:p w14:paraId="26BD0165" w14:textId="473D1811" w:rsidR="0052728C" w:rsidDel="001F2D9C" w:rsidRDefault="0052728C">
      <w:pPr>
        <w:pStyle w:val="TOC3"/>
        <w:rPr>
          <w:del w:id="547" w:author="S5-232746" w:date="2023-03-06T23:35:00Z"/>
          <w:rFonts w:asciiTheme="minorHAnsi" w:eastAsiaTheme="minorEastAsia" w:hAnsiTheme="minorHAnsi" w:cstheme="minorBidi"/>
          <w:sz w:val="22"/>
          <w:szCs w:val="22"/>
          <w:lang w:val="en-US"/>
        </w:rPr>
      </w:pPr>
      <w:del w:id="548" w:author="S5-232746" w:date="2023-03-06T23:35:00Z">
        <w:r w:rsidRPr="006A2F1E" w:rsidDel="001F2D9C">
          <w:rPr>
            <w:lang w:val="fr-FR"/>
          </w:rPr>
          <w:delText>6.1.6</w:delText>
        </w:r>
        <w:r w:rsidDel="001F2D9C">
          <w:rPr>
            <w:rFonts w:asciiTheme="minorHAnsi" w:eastAsiaTheme="minorEastAsia" w:hAnsiTheme="minorHAnsi" w:cstheme="minorBidi"/>
            <w:sz w:val="22"/>
            <w:szCs w:val="22"/>
            <w:lang w:val="en-US"/>
          </w:rPr>
          <w:tab/>
        </w:r>
        <w:r w:rsidRPr="006A2F1E" w:rsidDel="001F2D9C">
          <w:rPr>
            <w:lang w:val="fr-FR"/>
          </w:rPr>
          <w:delText>Solution#1.6 New NSACF (CTF) – NS_quota management by CCS</w:delText>
        </w:r>
        <w:r w:rsidDel="001F2D9C">
          <w:tab/>
          <w:delText>27</w:delText>
        </w:r>
      </w:del>
    </w:p>
    <w:p w14:paraId="3BEB3CFC" w14:textId="3AEDCD8D" w:rsidR="0052728C" w:rsidDel="001F2D9C" w:rsidRDefault="0052728C">
      <w:pPr>
        <w:pStyle w:val="TOC4"/>
        <w:rPr>
          <w:del w:id="549" w:author="S5-232746" w:date="2023-03-06T23:35:00Z"/>
          <w:rFonts w:asciiTheme="minorHAnsi" w:eastAsiaTheme="minorEastAsia" w:hAnsiTheme="minorHAnsi" w:cstheme="minorBidi"/>
          <w:sz w:val="22"/>
          <w:szCs w:val="22"/>
          <w:lang w:val="en-US"/>
        </w:rPr>
      </w:pPr>
      <w:del w:id="550" w:author="S5-232746" w:date="2023-03-06T23:35:00Z">
        <w:r w:rsidDel="001F2D9C">
          <w:delText>6.1.6.1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27</w:delText>
        </w:r>
      </w:del>
    </w:p>
    <w:p w14:paraId="4A8F595A" w14:textId="53769549" w:rsidR="0052728C" w:rsidDel="001F2D9C" w:rsidRDefault="0052728C">
      <w:pPr>
        <w:pStyle w:val="TOC4"/>
        <w:rPr>
          <w:del w:id="551" w:author="S5-232746" w:date="2023-03-06T23:35:00Z"/>
          <w:rFonts w:asciiTheme="minorHAnsi" w:eastAsiaTheme="minorEastAsia" w:hAnsiTheme="minorHAnsi" w:cstheme="minorBidi"/>
          <w:sz w:val="22"/>
          <w:szCs w:val="22"/>
          <w:lang w:val="en-US"/>
        </w:rPr>
      </w:pPr>
      <w:del w:id="552" w:author="S5-232746" w:date="2023-03-06T23:35:00Z">
        <w:r w:rsidDel="001F2D9C">
          <w:delText>6.1.6.2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27</w:delText>
        </w:r>
      </w:del>
    </w:p>
    <w:p w14:paraId="7863A84F" w14:textId="3D000604" w:rsidR="0052728C" w:rsidDel="001F2D9C" w:rsidRDefault="0052728C">
      <w:pPr>
        <w:pStyle w:val="TOC4"/>
        <w:rPr>
          <w:del w:id="553" w:author="S5-232746" w:date="2023-03-06T23:35:00Z"/>
          <w:rFonts w:asciiTheme="minorHAnsi" w:eastAsiaTheme="minorEastAsia" w:hAnsiTheme="minorHAnsi" w:cstheme="minorBidi"/>
          <w:sz w:val="22"/>
          <w:szCs w:val="22"/>
          <w:lang w:val="en-US"/>
        </w:rPr>
      </w:pPr>
      <w:del w:id="554" w:author="S5-232746" w:date="2023-03-06T23:35:00Z">
        <w:r w:rsidDel="001F2D9C">
          <w:delText>6.1.6.3</w:delText>
        </w:r>
        <w:r w:rsidDel="001F2D9C">
          <w:rPr>
            <w:rFonts w:asciiTheme="minorHAnsi" w:eastAsiaTheme="minorEastAsia" w:hAnsiTheme="minorHAnsi" w:cstheme="minorBidi"/>
            <w:sz w:val="22"/>
            <w:szCs w:val="22"/>
            <w:lang w:val="en-US"/>
          </w:rPr>
          <w:tab/>
        </w:r>
        <w:r w:rsidDel="001F2D9C">
          <w:delText>Flow description</w:delText>
        </w:r>
        <w:r w:rsidDel="001F2D9C">
          <w:tab/>
          <w:delText>27</w:delText>
        </w:r>
      </w:del>
    </w:p>
    <w:p w14:paraId="223CDE01" w14:textId="6E0BDB7E" w:rsidR="0052728C" w:rsidDel="001F2D9C" w:rsidRDefault="0052728C">
      <w:pPr>
        <w:pStyle w:val="TOC3"/>
        <w:rPr>
          <w:del w:id="555" w:author="S5-232746" w:date="2023-03-06T23:35:00Z"/>
          <w:rFonts w:asciiTheme="minorHAnsi" w:eastAsiaTheme="minorEastAsia" w:hAnsiTheme="minorHAnsi" w:cstheme="minorBidi"/>
          <w:sz w:val="22"/>
          <w:szCs w:val="22"/>
          <w:lang w:val="en-US"/>
        </w:rPr>
      </w:pPr>
      <w:del w:id="556" w:author="S5-232746" w:date="2023-03-06T23:35:00Z">
        <w:r w:rsidDel="001F2D9C">
          <w:delText>6.1.7</w:delText>
        </w:r>
        <w:r w:rsidDel="001F2D9C">
          <w:rPr>
            <w:rFonts w:asciiTheme="minorHAnsi" w:eastAsiaTheme="minorEastAsia" w:hAnsiTheme="minorHAnsi" w:cstheme="minorBidi"/>
            <w:sz w:val="22"/>
            <w:szCs w:val="22"/>
            <w:lang w:val="en-US"/>
          </w:rPr>
          <w:tab/>
        </w:r>
        <w:r w:rsidDel="001F2D9C">
          <w:delText>Evaluation</w:delText>
        </w:r>
        <w:r w:rsidDel="001F2D9C">
          <w:tab/>
          <w:delText>29</w:delText>
        </w:r>
      </w:del>
    </w:p>
    <w:p w14:paraId="141D9738" w14:textId="5F99EBB4" w:rsidR="0052728C" w:rsidDel="001F2D9C" w:rsidRDefault="0052728C">
      <w:pPr>
        <w:pStyle w:val="TOC3"/>
        <w:rPr>
          <w:del w:id="557" w:author="S5-232746" w:date="2023-03-06T23:35:00Z"/>
          <w:rFonts w:asciiTheme="minorHAnsi" w:eastAsiaTheme="minorEastAsia" w:hAnsiTheme="minorHAnsi" w:cstheme="minorBidi"/>
          <w:sz w:val="22"/>
          <w:szCs w:val="22"/>
          <w:lang w:val="en-US"/>
        </w:rPr>
      </w:pPr>
      <w:del w:id="558" w:author="S5-232746" w:date="2023-03-06T23:35:00Z">
        <w:r w:rsidDel="001F2D9C">
          <w:delText>6.1.8</w:delText>
        </w:r>
        <w:r w:rsidDel="001F2D9C">
          <w:rPr>
            <w:rFonts w:asciiTheme="minorHAnsi" w:eastAsiaTheme="minorEastAsia" w:hAnsiTheme="minorHAnsi" w:cstheme="minorBidi"/>
            <w:sz w:val="22"/>
            <w:szCs w:val="22"/>
            <w:lang w:val="en-US"/>
          </w:rPr>
          <w:tab/>
        </w:r>
        <w:r w:rsidDel="001F2D9C">
          <w:delText>Conclusion</w:delText>
        </w:r>
        <w:r w:rsidDel="001F2D9C">
          <w:tab/>
          <w:delText>30</w:delText>
        </w:r>
      </w:del>
    </w:p>
    <w:p w14:paraId="4E3F046D" w14:textId="3ABB8564" w:rsidR="0052728C" w:rsidDel="001F2D9C" w:rsidRDefault="0052728C">
      <w:pPr>
        <w:pStyle w:val="TOC2"/>
        <w:rPr>
          <w:del w:id="559" w:author="S5-232746" w:date="2023-03-06T23:35:00Z"/>
          <w:rFonts w:asciiTheme="minorHAnsi" w:eastAsiaTheme="minorEastAsia" w:hAnsiTheme="minorHAnsi" w:cstheme="minorBidi"/>
          <w:sz w:val="22"/>
          <w:szCs w:val="22"/>
          <w:lang w:val="en-US"/>
        </w:rPr>
      </w:pPr>
      <w:del w:id="560" w:author="S5-232746" w:date="2023-03-06T23:35:00Z">
        <w:r w:rsidDel="001F2D9C">
          <w:delText>6.2</w:delText>
        </w:r>
        <w:r w:rsidDel="001F2D9C">
          <w:rPr>
            <w:rFonts w:asciiTheme="minorHAnsi" w:eastAsiaTheme="minorEastAsia" w:hAnsiTheme="minorHAnsi" w:cstheme="minorBidi"/>
            <w:sz w:val="22"/>
            <w:szCs w:val="22"/>
            <w:lang w:val="en-US"/>
          </w:rPr>
          <w:tab/>
        </w:r>
        <w:r w:rsidDel="001F2D9C">
          <w:delText>Key Issue #2: Converged Charging for simultaneous number of PDU sessions/max. number of PDU sessions per network slice</w:delText>
        </w:r>
        <w:r w:rsidDel="001F2D9C">
          <w:tab/>
          <w:delText>31</w:delText>
        </w:r>
      </w:del>
    </w:p>
    <w:p w14:paraId="6299B591" w14:textId="23BADA38" w:rsidR="0052728C" w:rsidDel="001F2D9C" w:rsidRDefault="0052728C">
      <w:pPr>
        <w:pStyle w:val="TOC3"/>
        <w:rPr>
          <w:del w:id="561" w:author="S5-232746" w:date="2023-03-06T23:35:00Z"/>
          <w:rFonts w:asciiTheme="minorHAnsi" w:eastAsiaTheme="minorEastAsia" w:hAnsiTheme="minorHAnsi" w:cstheme="minorBidi"/>
          <w:sz w:val="22"/>
          <w:szCs w:val="22"/>
          <w:lang w:val="en-US"/>
        </w:rPr>
      </w:pPr>
      <w:del w:id="562" w:author="S5-232746" w:date="2023-03-06T23:35:00Z">
        <w:r w:rsidDel="001F2D9C">
          <w:delText>6.2.0</w:delText>
        </w:r>
        <w:r w:rsidDel="001F2D9C">
          <w:rPr>
            <w:rFonts w:asciiTheme="minorHAnsi" w:eastAsiaTheme="minorEastAsia" w:hAnsiTheme="minorHAnsi" w:cstheme="minorBidi"/>
            <w:sz w:val="22"/>
            <w:szCs w:val="22"/>
            <w:lang w:val="en-US"/>
          </w:rPr>
          <w:tab/>
        </w:r>
        <w:r w:rsidDel="001F2D9C">
          <w:delText>General Description</w:delText>
        </w:r>
        <w:r w:rsidDel="001F2D9C">
          <w:tab/>
          <w:delText>31</w:delText>
        </w:r>
      </w:del>
    </w:p>
    <w:p w14:paraId="3DD77210" w14:textId="55A6BF6C" w:rsidR="0052728C" w:rsidDel="001F2D9C" w:rsidRDefault="0052728C">
      <w:pPr>
        <w:pStyle w:val="TOC3"/>
        <w:rPr>
          <w:del w:id="563" w:author="S5-232746" w:date="2023-03-06T23:35:00Z"/>
          <w:rFonts w:asciiTheme="minorHAnsi" w:eastAsiaTheme="minorEastAsia" w:hAnsiTheme="minorHAnsi" w:cstheme="minorBidi"/>
          <w:sz w:val="22"/>
          <w:szCs w:val="22"/>
          <w:lang w:val="en-US"/>
        </w:rPr>
      </w:pPr>
      <w:del w:id="564" w:author="S5-232746" w:date="2023-03-06T23:35:00Z">
        <w:r w:rsidDel="001F2D9C">
          <w:delText>6.2.1</w:delText>
        </w:r>
        <w:r w:rsidDel="001F2D9C">
          <w:rPr>
            <w:rFonts w:asciiTheme="minorHAnsi" w:eastAsiaTheme="minorEastAsia" w:hAnsiTheme="minorHAnsi" w:cstheme="minorBidi"/>
            <w:sz w:val="22"/>
            <w:szCs w:val="22"/>
            <w:lang w:val="en-US"/>
          </w:rPr>
          <w:tab/>
        </w:r>
        <w:r w:rsidDel="001F2D9C">
          <w:delText>Solution#2.1 NSACF (CTF) – Event based charging</w:delText>
        </w:r>
        <w:r w:rsidDel="001F2D9C">
          <w:tab/>
          <w:delText>31</w:delText>
        </w:r>
      </w:del>
    </w:p>
    <w:p w14:paraId="0D3FA95B" w14:textId="75AA333E" w:rsidR="0052728C" w:rsidDel="001F2D9C" w:rsidRDefault="0052728C">
      <w:pPr>
        <w:pStyle w:val="TOC4"/>
        <w:rPr>
          <w:del w:id="565" w:author="S5-232746" w:date="2023-03-06T23:35:00Z"/>
          <w:rFonts w:asciiTheme="minorHAnsi" w:eastAsiaTheme="minorEastAsia" w:hAnsiTheme="minorHAnsi" w:cstheme="minorBidi"/>
          <w:sz w:val="22"/>
          <w:szCs w:val="22"/>
          <w:lang w:val="en-US"/>
        </w:rPr>
      </w:pPr>
      <w:del w:id="566" w:author="S5-232746" w:date="2023-03-06T23:35:00Z">
        <w:r w:rsidDel="001F2D9C">
          <w:delText>6.2.1.1</w:delText>
        </w:r>
        <w:r w:rsidDel="001F2D9C">
          <w:rPr>
            <w:rFonts w:asciiTheme="minorHAnsi" w:eastAsiaTheme="minorEastAsia" w:hAnsiTheme="minorHAnsi" w:cstheme="minorBidi"/>
            <w:sz w:val="22"/>
            <w:szCs w:val="22"/>
            <w:lang w:val="en-US"/>
          </w:rPr>
          <w:tab/>
        </w:r>
        <w:r w:rsidDel="001F2D9C">
          <w:delText>General</w:delText>
        </w:r>
        <w:r w:rsidDel="001F2D9C">
          <w:tab/>
          <w:delText>31</w:delText>
        </w:r>
      </w:del>
    </w:p>
    <w:p w14:paraId="5E50BDDB" w14:textId="20BA6741" w:rsidR="0052728C" w:rsidDel="001F2D9C" w:rsidRDefault="0052728C">
      <w:pPr>
        <w:pStyle w:val="TOC3"/>
        <w:rPr>
          <w:del w:id="567" w:author="S5-232746" w:date="2023-03-06T23:35:00Z"/>
          <w:rFonts w:asciiTheme="minorHAnsi" w:eastAsiaTheme="minorEastAsia" w:hAnsiTheme="minorHAnsi" w:cstheme="minorBidi"/>
          <w:sz w:val="22"/>
          <w:szCs w:val="22"/>
          <w:lang w:val="en-US"/>
        </w:rPr>
      </w:pPr>
      <w:del w:id="568" w:author="S5-232746" w:date="2023-03-06T23:35:00Z">
        <w:r w:rsidDel="001F2D9C">
          <w:delText>6.2.2</w:delText>
        </w:r>
        <w:r w:rsidDel="001F2D9C">
          <w:rPr>
            <w:rFonts w:asciiTheme="minorHAnsi" w:eastAsiaTheme="minorEastAsia" w:hAnsiTheme="minorHAnsi" w:cstheme="minorBidi"/>
            <w:sz w:val="22"/>
            <w:szCs w:val="22"/>
            <w:lang w:val="en-US"/>
          </w:rPr>
          <w:tab/>
        </w:r>
        <w:r w:rsidDel="001F2D9C">
          <w:delText>Solution#2.2 NSACF (CTF) - Session based charging</w:delText>
        </w:r>
        <w:r w:rsidDel="001F2D9C">
          <w:tab/>
          <w:delText>32</w:delText>
        </w:r>
      </w:del>
    </w:p>
    <w:p w14:paraId="5A90646E" w14:textId="0C5D8794" w:rsidR="0052728C" w:rsidDel="001F2D9C" w:rsidRDefault="0052728C">
      <w:pPr>
        <w:pStyle w:val="TOC4"/>
        <w:rPr>
          <w:del w:id="569" w:author="S5-232746" w:date="2023-03-06T23:35:00Z"/>
          <w:rFonts w:asciiTheme="minorHAnsi" w:eastAsiaTheme="minorEastAsia" w:hAnsiTheme="minorHAnsi" w:cstheme="minorBidi"/>
          <w:sz w:val="22"/>
          <w:szCs w:val="22"/>
          <w:lang w:val="en-US"/>
        </w:rPr>
      </w:pPr>
      <w:del w:id="570" w:author="S5-232746" w:date="2023-03-06T23:35:00Z">
        <w:r w:rsidDel="001F2D9C">
          <w:delText>6.2.2.1</w:delText>
        </w:r>
        <w:r w:rsidDel="001F2D9C">
          <w:rPr>
            <w:rFonts w:asciiTheme="minorHAnsi" w:eastAsiaTheme="minorEastAsia" w:hAnsiTheme="minorHAnsi" w:cstheme="minorBidi"/>
            <w:sz w:val="22"/>
            <w:szCs w:val="22"/>
            <w:lang w:val="en-US"/>
          </w:rPr>
          <w:tab/>
        </w:r>
        <w:r w:rsidDel="001F2D9C">
          <w:delText>General</w:delText>
        </w:r>
        <w:r w:rsidDel="001F2D9C">
          <w:tab/>
          <w:delText>32</w:delText>
        </w:r>
      </w:del>
    </w:p>
    <w:p w14:paraId="7069C30C" w14:textId="68418CB2" w:rsidR="0052728C" w:rsidDel="001F2D9C" w:rsidRDefault="0052728C">
      <w:pPr>
        <w:pStyle w:val="TOC3"/>
        <w:rPr>
          <w:del w:id="571" w:author="S5-232746" w:date="2023-03-06T23:35:00Z"/>
          <w:rFonts w:asciiTheme="minorHAnsi" w:eastAsiaTheme="minorEastAsia" w:hAnsiTheme="minorHAnsi" w:cstheme="minorBidi"/>
          <w:sz w:val="22"/>
          <w:szCs w:val="22"/>
          <w:lang w:val="en-US"/>
        </w:rPr>
      </w:pPr>
      <w:del w:id="572" w:author="S5-232746" w:date="2023-03-06T23:35:00Z">
        <w:r w:rsidDel="001F2D9C">
          <w:delText xml:space="preserve">6.2.3 </w:delText>
        </w:r>
        <w:r w:rsidDel="001F2D9C">
          <w:rPr>
            <w:rFonts w:asciiTheme="minorHAnsi" w:eastAsiaTheme="minorEastAsia" w:hAnsiTheme="minorHAnsi" w:cstheme="minorBidi"/>
            <w:sz w:val="22"/>
            <w:szCs w:val="22"/>
            <w:lang w:val="en-US"/>
          </w:rPr>
          <w:tab/>
        </w:r>
        <w:r w:rsidDel="001F2D9C">
          <w:delText>Solution#2.3 NSACF and CEF - Event based charging</w:delText>
        </w:r>
        <w:r w:rsidDel="001F2D9C">
          <w:tab/>
          <w:delText>32</w:delText>
        </w:r>
      </w:del>
    </w:p>
    <w:p w14:paraId="246CA390" w14:textId="1202CEFD" w:rsidR="0052728C" w:rsidDel="001F2D9C" w:rsidRDefault="0052728C">
      <w:pPr>
        <w:pStyle w:val="TOC4"/>
        <w:rPr>
          <w:del w:id="573" w:author="S5-232746" w:date="2023-03-06T23:35:00Z"/>
          <w:rFonts w:asciiTheme="minorHAnsi" w:eastAsiaTheme="minorEastAsia" w:hAnsiTheme="minorHAnsi" w:cstheme="minorBidi"/>
          <w:sz w:val="22"/>
          <w:szCs w:val="22"/>
          <w:lang w:val="en-US"/>
        </w:rPr>
      </w:pPr>
      <w:del w:id="574" w:author="S5-232746" w:date="2023-03-06T23:35:00Z">
        <w:r w:rsidDel="001F2D9C">
          <w:delText>6.2.3.1</w:delText>
        </w:r>
        <w:r w:rsidDel="001F2D9C">
          <w:rPr>
            <w:rFonts w:asciiTheme="minorHAnsi" w:eastAsiaTheme="minorEastAsia" w:hAnsiTheme="minorHAnsi" w:cstheme="minorBidi"/>
            <w:sz w:val="22"/>
            <w:szCs w:val="22"/>
            <w:lang w:val="en-US"/>
          </w:rPr>
          <w:tab/>
        </w:r>
        <w:r w:rsidDel="001F2D9C">
          <w:delText>General</w:delText>
        </w:r>
        <w:r w:rsidDel="001F2D9C">
          <w:tab/>
          <w:delText>32</w:delText>
        </w:r>
      </w:del>
    </w:p>
    <w:p w14:paraId="76CB9D0E" w14:textId="7D6F1DE1" w:rsidR="0052728C" w:rsidDel="001F2D9C" w:rsidRDefault="0052728C">
      <w:pPr>
        <w:pStyle w:val="TOC3"/>
        <w:rPr>
          <w:del w:id="575" w:author="S5-232746" w:date="2023-03-06T23:35:00Z"/>
          <w:rFonts w:asciiTheme="minorHAnsi" w:eastAsiaTheme="minorEastAsia" w:hAnsiTheme="minorHAnsi" w:cstheme="minorBidi"/>
          <w:sz w:val="22"/>
          <w:szCs w:val="22"/>
          <w:lang w:val="en-US"/>
        </w:rPr>
      </w:pPr>
      <w:del w:id="576" w:author="S5-232746" w:date="2023-03-06T23:35:00Z">
        <w:r w:rsidDel="001F2D9C">
          <w:delText xml:space="preserve">6.2.4 </w:delText>
        </w:r>
        <w:r w:rsidDel="001F2D9C">
          <w:rPr>
            <w:rFonts w:asciiTheme="minorHAnsi" w:eastAsiaTheme="minorEastAsia" w:hAnsiTheme="minorHAnsi" w:cstheme="minorBidi"/>
            <w:sz w:val="22"/>
            <w:szCs w:val="22"/>
            <w:lang w:val="en-US"/>
          </w:rPr>
          <w:tab/>
        </w:r>
        <w:r w:rsidDel="001F2D9C">
          <w:delText>Solution#2.4 NSACF and CEF - Session based charging</w:delText>
        </w:r>
        <w:r w:rsidDel="001F2D9C">
          <w:tab/>
          <w:delText>32</w:delText>
        </w:r>
      </w:del>
    </w:p>
    <w:p w14:paraId="7C5528CE" w14:textId="0B61B0EC" w:rsidR="0052728C" w:rsidDel="001F2D9C" w:rsidRDefault="0052728C">
      <w:pPr>
        <w:pStyle w:val="TOC3"/>
        <w:rPr>
          <w:del w:id="577" w:author="S5-232746" w:date="2023-03-06T23:35:00Z"/>
          <w:rFonts w:asciiTheme="minorHAnsi" w:eastAsiaTheme="minorEastAsia" w:hAnsiTheme="minorHAnsi" w:cstheme="minorBidi"/>
          <w:sz w:val="22"/>
          <w:szCs w:val="22"/>
          <w:lang w:val="en-US"/>
        </w:rPr>
      </w:pPr>
      <w:del w:id="578" w:author="S5-232746" w:date="2023-03-06T23:35:00Z">
        <w:r w:rsidRPr="006A2F1E" w:rsidDel="001F2D9C">
          <w:rPr>
            <w:lang w:val="fr-FR"/>
          </w:rPr>
          <w:delText>6.2.5</w:delText>
        </w:r>
        <w:r w:rsidDel="001F2D9C">
          <w:rPr>
            <w:rFonts w:asciiTheme="minorHAnsi" w:eastAsiaTheme="minorEastAsia" w:hAnsiTheme="minorHAnsi" w:cstheme="minorBidi"/>
            <w:sz w:val="22"/>
            <w:szCs w:val="22"/>
            <w:lang w:val="en-US"/>
          </w:rPr>
          <w:tab/>
        </w:r>
        <w:r w:rsidRPr="006A2F1E" w:rsidDel="001F2D9C">
          <w:rPr>
            <w:lang w:val="fr-FR"/>
          </w:rPr>
          <w:delText xml:space="preserve">Solution#2.5 </w:delText>
        </w:r>
        <w:r w:rsidRPr="006A2F1E" w:rsidDel="001F2D9C">
          <w:rPr>
            <w:iCs/>
            <w:lang w:val="fr-FR"/>
          </w:rPr>
          <w:delText>NSACF (CTF) – NS quota management</w:delText>
        </w:r>
        <w:r w:rsidDel="001F2D9C">
          <w:tab/>
          <w:delText>32</w:delText>
        </w:r>
      </w:del>
    </w:p>
    <w:p w14:paraId="6A0B5773" w14:textId="189BBECF" w:rsidR="0052728C" w:rsidDel="001F2D9C" w:rsidRDefault="0052728C">
      <w:pPr>
        <w:pStyle w:val="TOC3"/>
        <w:rPr>
          <w:del w:id="579" w:author="S5-232746" w:date="2023-03-06T23:35:00Z"/>
          <w:rFonts w:asciiTheme="minorHAnsi" w:eastAsiaTheme="minorEastAsia" w:hAnsiTheme="minorHAnsi" w:cstheme="minorBidi"/>
          <w:sz w:val="22"/>
          <w:szCs w:val="22"/>
          <w:lang w:val="en-US"/>
        </w:rPr>
      </w:pPr>
      <w:del w:id="580" w:author="S5-232746" w:date="2023-03-06T23:35:00Z">
        <w:r w:rsidDel="001F2D9C">
          <w:delText>6.2.6</w:delText>
        </w:r>
        <w:r w:rsidDel="001F2D9C">
          <w:rPr>
            <w:rFonts w:asciiTheme="minorHAnsi" w:eastAsiaTheme="minorEastAsia" w:hAnsiTheme="minorHAnsi" w:cstheme="minorBidi"/>
            <w:sz w:val="22"/>
            <w:szCs w:val="22"/>
            <w:lang w:val="en-US"/>
          </w:rPr>
          <w:tab/>
        </w:r>
        <w:r w:rsidDel="001F2D9C">
          <w:delText>Evaluation</w:delText>
        </w:r>
        <w:r w:rsidDel="001F2D9C">
          <w:tab/>
          <w:delText>32</w:delText>
        </w:r>
      </w:del>
    </w:p>
    <w:p w14:paraId="5026D747" w14:textId="0DCA235E" w:rsidR="0052728C" w:rsidDel="001F2D9C" w:rsidRDefault="0052728C">
      <w:pPr>
        <w:pStyle w:val="TOC3"/>
        <w:rPr>
          <w:del w:id="581" w:author="S5-232746" w:date="2023-03-06T23:35:00Z"/>
          <w:rFonts w:asciiTheme="minorHAnsi" w:eastAsiaTheme="minorEastAsia" w:hAnsiTheme="minorHAnsi" w:cstheme="minorBidi"/>
          <w:sz w:val="22"/>
          <w:szCs w:val="22"/>
          <w:lang w:val="en-US"/>
        </w:rPr>
      </w:pPr>
      <w:del w:id="582" w:author="S5-232746" w:date="2023-03-06T23:35:00Z">
        <w:r w:rsidDel="001F2D9C">
          <w:delText>6.2.7</w:delText>
        </w:r>
        <w:r w:rsidDel="001F2D9C">
          <w:rPr>
            <w:rFonts w:asciiTheme="minorHAnsi" w:eastAsiaTheme="minorEastAsia" w:hAnsiTheme="minorHAnsi" w:cstheme="minorBidi"/>
            <w:sz w:val="22"/>
            <w:szCs w:val="22"/>
            <w:lang w:val="en-US"/>
          </w:rPr>
          <w:tab/>
        </w:r>
        <w:r w:rsidDel="001F2D9C">
          <w:delText>Conclusion</w:delText>
        </w:r>
        <w:r w:rsidDel="001F2D9C">
          <w:tab/>
          <w:delText>33</w:delText>
        </w:r>
      </w:del>
    </w:p>
    <w:p w14:paraId="7D1DAC56" w14:textId="109DC8C8" w:rsidR="0052728C" w:rsidDel="001F2D9C" w:rsidRDefault="0052728C">
      <w:pPr>
        <w:pStyle w:val="TOC2"/>
        <w:rPr>
          <w:del w:id="583" w:author="S5-232746" w:date="2023-03-06T23:35:00Z"/>
          <w:rFonts w:asciiTheme="minorHAnsi" w:eastAsiaTheme="minorEastAsia" w:hAnsiTheme="minorHAnsi" w:cstheme="minorBidi"/>
          <w:sz w:val="22"/>
          <w:szCs w:val="22"/>
          <w:lang w:val="en-US"/>
        </w:rPr>
      </w:pPr>
      <w:del w:id="584" w:author="S5-232746" w:date="2023-03-06T23:35:00Z">
        <w:r w:rsidDel="001F2D9C">
          <w:delText>6.3</w:delText>
        </w:r>
        <w:r w:rsidDel="001F2D9C">
          <w:rPr>
            <w:rFonts w:asciiTheme="minorHAnsi" w:eastAsiaTheme="minorEastAsia" w:hAnsiTheme="minorHAnsi" w:cstheme="minorBidi"/>
            <w:sz w:val="22"/>
            <w:szCs w:val="22"/>
            <w:lang w:val="en-US"/>
          </w:rPr>
          <w:tab/>
        </w:r>
        <w:r w:rsidDel="001F2D9C">
          <w:delText>Key Issue #3: Volume based Converged Charging per network slice</w:delText>
        </w:r>
        <w:r w:rsidDel="001F2D9C">
          <w:tab/>
          <w:delText>33</w:delText>
        </w:r>
      </w:del>
    </w:p>
    <w:p w14:paraId="76694E82" w14:textId="7EE8BD90" w:rsidR="0052728C" w:rsidDel="001F2D9C" w:rsidRDefault="0052728C">
      <w:pPr>
        <w:pStyle w:val="TOC3"/>
        <w:rPr>
          <w:del w:id="585" w:author="S5-232746" w:date="2023-03-06T23:35:00Z"/>
          <w:rFonts w:asciiTheme="minorHAnsi" w:eastAsiaTheme="minorEastAsia" w:hAnsiTheme="minorHAnsi" w:cstheme="minorBidi"/>
          <w:sz w:val="22"/>
          <w:szCs w:val="22"/>
          <w:lang w:val="en-US"/>
        </w:rPr>
      </w:pPr>
      <w:del w:id="586" w:author="S5-232746" w:date="2023-03-06T23:35:00Z">
        <w:r w:rsidDel="001F2D9C">
          <w:delText>6.3.1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33</w:delText>
        </w:r>
      </w:del>
    </w:p>
    <w:p w14:paraId="40F5C764" w14:textId="39F6D300" w:rsidR="0052728C" w:rsidDel="001F2D9C" w:rsidRDefault="0052728C">
      <w:pPr>
        <w:pStyle w:val="TOC3"/>
        <w:rPr>
          <w:del w:id="587" w:author="S5-232746" w:date="2023-03-06T23:35:00Z"/>
          <w:rFonts w:asciiTheme="minorHAnsi" w:eastAsiaTheme="minorEastAsia" w:hAnsiTheme="minorHAnsi" w:cstheme="minorBidi"/>
          <w:sz w:val="22"/>
          <w:szCs w:val="22"/>
          <w:lang w:val="en-US"/>
        </w:rPr>
      </w:pPr>
      <w:del w:id="588" w:author="S5-232746" w:date="2023-03-06T23:35:00Z">
        <w:r w:rsidDel="001F2D9C">
          <w:delText>6.3.2</w:delText>
        </w:r>
        <w:r w:rsidDel="001F2D9C">
          <w:rPr>
            <w:rFonts w:asciiTheme="minorHAnsi" w:eastAsiaTheme="minorEastAsia" w:hAnsiTheme="minorHAnsi" w:cstheme="minorBidi"/>
            <w:sz w:val="22"/>
            <w:szCs w:val="22"/>
            <w:lang w:val="en-US"/>
          </w:rPr>
          <w:tab/>
        </w:r>
        <w:r w:rsidDel="001F2D9C">
          <w:delText>Solution#3.1 Volume aggregation by NS Tenant CCS</w:delText>
        </w:r>
        <w:r w:rsidDel="001F2D9C">
          <w:tab/>
          <w:delText>33</w:delText>
        </w:r>
      </w:del>
    </w:p>
    <w:p w14:paraId="2FEF0C0A" w14:textId="79B5CF1C" w:rsidR="0052728C" w:rsidDel="001F2D9C" w:rsidRDefault="0052728C">
      <w:pPr>
        <w:pStyle w:val="TOC4"/>
        <w:rPr>
          <w:del w:id="589" w:author="S5-232746" w:date="2023-03-06T23:35:00Z"/>
          <w:rFonts w:asciiTheme="minorHAnsi" w:eastAsiaTheme="minorEastAsia" w:hAnsiTheme="minorHAnsi" w:cstheme="minorBidi"/>
          <w:sz w:val="22"/>
          <w:szCs w:val="22"/>
          <w:lang w:val="en-US"/>
        </w:rPr>
      </w:pPr>
      <w:del w:id="590" w:author="S5-232746" w:date="2023-03-06T23:35:00Z">
        <w:r w:rsidDel="001F2D9C">
          <w:delText>6.3.2.1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33</w:delText>
        </w:r>
      </w:del>
    </w:p>
    <w:p w14:paraId="00ADA4C4" w14:textId="4000C3EE" w:rsidR="0052728C" w:rsidDel="001F2D9C" w:rsidRDefault="0052728C">
      <w:pPr>
        <w:pStyle w:val="TOC4"/>
        <w:rPr>
          <w:del w:id="591" w:author="S5-232746" w:date="2023-03-06T23:35:00Z"/>
          <w:rFonts w:asciiTheme="minorHAnsi" w:eastAsiaTheme="minorEastAsia" w:hAnsiTheme="minorHAnsi" w:cstheme="minorBidi"/>
          <w:sz w:val="22"/>
          <w:szCs w:val="22"/>
          <w:lang w:val="en-US"/>
        </w:rPr>
      </w:pPr>
      <w:del w:id="592" w:author="S5-232746" w:date="2023-03-06T23:35:00Z">
        <w:r w:rsidDel="001F2D9C">
          <w:delText>6.3.2.2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34</w:delText>
        </w:r>
      </w:del>
    </w:p>
    <w:p w14:paraId="2096B179" w14:textId="2663D160" w:rsidR="0052728C" w:rsidDel="001F2D9C" w:rsidRDefault="0052728C">
      <w:pPr>
        <w:pStyle w:val="TOC4"/>
        <w:rPr>
          <w:del w:id="593" w:author="S5-232746" w:date="2023-03-06T23:35:00Z"/>
          <w:rFonts w:asciiTheme="minorHAnsi" w:eastAsiaTheme="minorEastAsia" w:hAnsiTheme="minorHAnsi" w:cstheme="minorBidi"/>
          <w:sz w:val="22"/>
          <w:szCs w:val="22"/>
          <w:lang w:val="en-US"/>
        </w:rPr>
      </w:pPr>
      <w:del w:id="594" w:author="S5-232746" w:date="2023-03-06T23:35:00Z">
        <w:r w:rsidDel="001F2D9C">
          <w:delText>6.3.2.3</w:delText>
        </w:r>
        <w:r w:rsidDel="001F2D9C">
          <w:rPr>
            <w:rFonts w:asciiTheme="minorHAnsi" w:eastAsiaTheme="minorEastAsia" w:hAnsiTheme="minorHAnsi" w:cstheme="minorBidi"/>
            <w:sz w:val="22"/>
            <w:szCs w:val="22"/>
            <w:lang w:val="en-US"/>
          </w:rPr>
          <w:tab/>
        </w:r>
        <w:r w:rsidDel="001F2D9C">
          <w:delText>Flow description (Tenant specific S-NSSAI)</w:delText>
        </w:r>
        <w:r w:rsidDel="001F2D9C">
          <w:tab/>
          <w:delText>35</w:delText>
        </w:r>
      </w:del>
    </w:p>
    <w:p w14:paraId="50232043" w14:textId="775E99F8" w:rsidR="0052728C" w:rsidDel="001F2D9C" w:rsidRDefault="0052728C">
      <w:pPr>
        <w:pStyle w:val="TOC4"/>
        <w:rPr>
          <w:del w:id="595" w:author="S5-232746" w:date="2023-03-06T23:35:00Z"/>
          <w:rFonts w:asciiTheme="minorHAnsi" w:eastAsiaTheme="minorEastAsia" w:hAnsiTheme="minorHAnsi" w:cstheme="minorBidi"/>
          <w:sz w:val="22"/>
          <w:szCs w:val="22"/>
          <w:lang w:val="en-US"/>
        </w:rPr>
      </w:pPr>
      <w:del w:id="596" w:author="S5-232746" w:date="2023-03-06T23:35:00Z">
        <w:r w:rsidDel="001F2D9C">
          <w:delText>6.3.2.4</w:delText>
        </w:r>
        <w:r w:rsidDel="001F2D9C">
          <w:rPr>
            <w:rFonts w:asciiTheme="minorHAnsi" w:eastAsiaTheme="minorEastAsia" w:hAnsiTheme="minorHAnsi" w:cstheme="minorBidi"/>
            <w:sz w:val="22"/>
            <w:szCs w:val="22"/>
            <w:lang w:val="en-US"/>
          </w:rPr>
          <w:tab/>
        </w:r>
        <w:r w:rsidDel="001F2D9C">
          <w:delText>Flow description (</w:delText>
        </w:r>
        <w:r w:rsidRPr="006A2F1E" w:rsidDel="001F2D9C">
          <w:rPr>
            <w:color w:val="000000"/>
          </w:rPr>
          <w:delText>Shared S-NSSAI</w:delText>
        </w:r>
        <w:r w:rsidDel="001F2D9C">
          <w:delText>)</w:delText>
        </w:r>
        <w:r w:rsidDel="001F2D9C">
          <w:tab/>
          <w:delText>37</w:delText>
        </w:r>
      </w:del>
    </w:p>
    <w:p w14:paraId="6E997D3F" w14:textId="4B23BA58" w:rsidR="0052728C" w:rsidDel="001F2D9C" w:rsidRDefault="0052728C">
      <w:pPr>
        <w:pStyle w:val="TOC3"/>
        <w:rPr>
          <w:del w:id="597" w:author="S5-232746" w:date="2023-03-06T23:35:00Z"/>
          <w:rFonts w:asciiTheme="minorHAnsi" w:eastAsiaTheme="minorEastAsia" w:hAnsiTheme="minorHAnsi" w:cstheme="minorBidi"/>
          <w:sz w:val="22"/>
          <w:szCs w:val="22"/>
          <w:lang w:val="en-US"/>
        </w:rPr>
      </w:pPr>
      <w:del w:id="598" w:author="S5-232746" w:date="2023-03-06T23:35:00Z">
        <w:r w:rsidDel="001F2D9C">
          <w:delText>6.3.3</w:delText>
        </w:r>
        <w:r w:rsidDel="001F2D9C">
          <w:rPr>
            <w:rFonts w:asciiTheme="minorHAnsi" w:eastAsiaTheme="minorEastAsia" w:hAnsiTheme="minorHAnsi" w:cstheme="minorBidi"/>
            <w:sz w:val="22"/>
            <w:szCs w:val="22"/>
            <w:lang w:val="en-US"/>
          </w:rPr>
          <w:tab/>
        </w:r>
        <w:r w:rsidDel="001F2D9C">
          <w:delText>Solution#3.2 Volume control by CCS based on performance collection</w:delText>
        </w:r>
        <w:r w:rsidDel="001F2D9C">
          <w:tab/>
          <w:delText>37</w:delText>
        </w:r>
      </w:del>
    </w:p>
    <w:p w14:paraId="1166C663" w14:textId="5E949ACC" w:rsidR="0052728C" w:rsidDel="001F2D9C" w:rsidRDefault="0052728C">
      <w:pPr>
        <w:pStyle w:val="TOC4"/>
        <w:rPr>
          <w:del w:id="599" w:author="S5-232746" w:date="2023-03-06T23:35:00Z"/>
          <w:rFonts w:asciiTheme="minorHAnsi" w:eastAsiaTheme="minorEastAsia" w:hAnsiTheme="minorHAnsi" w:cstheme="minorBidi"/>
          <w:sz w:val="22"/>
          <w:szCs w:val="22"/>
          <w:lang w:val="en-US"/>
        </w:rPr>
      </w:pPr>
      <w:del w:id="600" w:author="S5-232746" w:date="2023-03-06T23:35:00Z">
        <w:r w:rsidDel="001F2D9C">
          <w:delText>6.3.3.1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37</w:delText>
        </w:r>
      </w:del>
    </w:p>
    <w:p w14:paraId="2ED5780B" w14:textId="095A8D8D" w:rsidR="0052728C" w:rsidDel="001F2D9C" w:rsidRDefault="0052728C">
      <w:pPr>
        <w:pStyle w:val="TOC4"/>
        <w:rPr>
          <w:del w:id="601" w:author="S5-232746" w:date="2023-03-06T23:35:00Z"/>
          <w:rFonts w:asciiTheme="minorHAnsi" w:eastAsiaTheme="minorEastAsia" w:hAnsiTheme="minorHAnsi" w:cstheme="minorBidi"/>
          <w:sz w:val="22"/>
          <w:szCs w:val="22"/>
          <w:lang w:val="en-US"/>
        </w:rPr>
      </w:pPr>
      <w:del w:id="602" w:author="S5-232746" w:date="2023-03-06T23:35:00Z">
        <w:r w:rsidDel="001F2D9C">
          <w:delText>6.3.3.2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38</w:delText>
        </w:r>
      </w:del>
    </w:p>
    <w:p w14:paraId="4E6AFAB0" w14:textId="51E84461" w:rsidR="0052728C" w:rsidDel="001F2D9C" w:rsidRDefault="0052728C">
      <w:pPr>
        <w:pStyle w:val="TOC4"/>
        <w:rPr>
          <w:del w:id="603" w:author="S5-232746" w:date="2023-03-06T23:35:00Z"/>
          <w:rFonts w:asciiTheme="minorHAnsi" w:eastAsiaTheme="minorEastAsia" w:hAnsiTheme="minorHAnsi" w:cstheme="minorBidi"/>
          <w:sz w:val="22"/>
          <w:szCs w:val="22"/>
          <w:lang w:val="en-US"/>
        </w:rPr>
      </w:pPr>
      <w:del w:id="604" w:author="S5-232746" w:date="2023-03-06T23:35:00Z">
        <w:r w:rsidDel="001F2D9C">
          <w:delText>6.3.3.3</w:delText>
        </w:r>
        <w:r w:rsidDel="001F2D9C">
          <w:rPr>
            <w:rFonts w:asciiTheme="minorHAnsi" w:eastAsiaTheme="minorEastAsia" w:hAnsiTheme="minorHAnsi" w:cstheme="minorBidi"/>
            <w:sz w:val="22"/>
            <w:szCs w:val="22"/>
            <w:lang w:val="en-US"/>
          </w:rPr>
          <w:tab/>
        </w:r>
        <w:r w:rsidDel="001F2D9C">
          <w:delText>Flow description</w:delText>
        </w:r>
        <w:r w:rsidDel="001F2D9C">
          <w:tab/>
          <w:delText>38</w:delText>
        </w:r>
      </w:del>
    </w:p>
    <w:p w14:paraId="792010B8" w14:textId="30F9FEB0" w:rsidR="0052728C" w:rsidDel="001F2D9C" w:rsidRDefault="0052728C">
      <w:pPr>
        <w:pStyle w:val="TOC3"/>
        <w:rPr>
          <w:del w:id="605" w:author="S5-232746" w:date="2023-03-06T23:35:00Z"/>
          <w:rFonts w:asciiTheme="minorHAnsi" w:eastAsiaTheme="minorEastAsia" w:hAnsiTheme="minorHAnsi" w:cstheme="minorBidi"/>
          <w:sz w:val="22"/>
          <w:szCs w:val="22"/>
          <w:lang w:val="en-US"/>
        </w:rPr>
      </w:pPr>
      <w:del w:id="606" w:author="S5-232746" w:date="2023-03-06T23:35:00Z">
        <w:r w:rsidRPr="006A2F1E" w:rsidDel="001F2D9C">
          <w:rPr>
            <w:rFonts w:eastAsia="SimSun"/>
          </w:rPr>
          <w:delText>6.3.4</w:delText>
        </w:r>
        <w:r w:rsidDel="001F2D9C">
          <w:rPr>
            <w:rFonts w:asciiTheme="minorHAnsi" w:eastAsiaTheme="minorEastAsia" w:hAnsiTheme="minorHAnsi" w:cstheme="minorBidi"/>
            <w:sz w:val="22"/>
            <w:szCs w:val="22"/>
            <w:lang w:val="en-US"/>
          </w:rPr>
          <w:tab/>
        </w:r>
        <w:r w:rsidRPr="006A2F1E" w:rsidDel="001F2D9C">
          <w:rPr>
            <w:rFonts w:eastAsia="SimSun"/>
          </w:rPr>
          <w:delText>Evaluation</w:delText>
        </w:r>
        <w:r w:rsidDel="001F2D9C">
          <w:tab/>
          <w:delText>39</w:delText>
        </w:r>
      </w:del>
    </w:p>
    <w:p w14:paraId="5E2E5A6E" w14:textId="04CC3F24" w:rsidR="0052728C" w:rsidDel="001F2D9C" w:rsidRDefault="0052728C">
      <w:pPr>
        <w:pStyle w:val="TOC3"/>
        <w:rPr>
          <w:del w:id="607" w:author="S5-232746" w:date="2023-03-06T23:35:00Z"/>
          <w:rFonts w:asciiTheme="minorHAnsi" w:eastAsiaTheme="minorEastAsia" w:hAnsiTheme="minorHAnsi" w:cstheme="minorBidi"/>
          <w:sz w:val="22"/>
          <w:szCs w:val="22"/>
          <w:lang w:val="en-US"/>
        </w:rPr>
      </w:pPr>
      <w:del w:id="608" w:author="S5-232746" w:date="2023-03-06T23:35:00Z">
        <w:r w:rsidDel="001F2D9C">
          <w:delText>6.3.5</w:delText>
        </w:r>
        <w:r w:rsidDel="001F2D9C">
          <w:rPr>
            <w:rFonts w:asciiTheme="minorHAnsi" w:eastAsiaTheme="minorEastAsia" w:hAnsiTheme="minorHAnsi" w:cstheme="minorBidi"/>
            <w:sz w:val="22"/>
            <w:szCs w:val="22"/>
            <w:lang w:val="en-US"/>
          </w:rPr>
          <w:tab/>
        </w:r>
        <w:r w:rsidDel="001F2D9C">
          <w:delText>Conclusions</w:delText>
        </w:r>
        <w:r w:rsidDel="001F2D9C">
          <w:tab/>
          <w:delText>40</w:delText>
        </w:r>
      </w:del>
    </w:p>
    <w:p w14:paraId="335003E8" w14:textId="0C449070" w:rsidR="0052728C" w:rsidDel="001F2D9C" w:rsidRDefault="0052728C">
      <w:pPr>
        <w:pStyle w:val="TOC2"/>
        <w:rPr>
          <w:del w:id="609" w:author="S5-232746" w:date="2023-03-06T23:35:00Z"/>
          <w:rFonts w:asciiTheme="minorHAnsi" w:eastAsiaTheme="minorEastAsia" w:hAnsiTheme="minorHAnsi" w:cstheme="minorBidi"/>
          <w:sz w:val="22"/>
          <w:szCs w:val="22"/>
          <w:lang w:val="en-US"/>
        </w:rPr>
      </w:pPr>
      <w:del w:id="610" w:author="S5-232746" w:date="2023-03-06T23:35:00Z">
        <w:r w:rsidDel="001F2D9C">
          <w:delText>6.4</w:delText>
        </w:r>
        <w:r w:rsidDel="001F2D9C">
          <w:rPr>
            <w:rFonts w:asciiTheme="minorHAnsi" w:eastAsiaTheme="minorEastAsia" w:hAnsiTheme="minorHAnsi" w:cstheme="minorBidi"/>
            <w:sz w:val="22"/>
            <w:szCs w:val="22"/>
            <w:lang w:val="en-US"/>
          </w:rPr>
          <w:tab/>
        </w:r>
        <w:r w:rsidDel="001F2D9C">
          <w:delText>void</w:delText>
        </w:r>
        <w:r w:rsidDel="001F2D9C">
          <w:tab/>
          <w:delText>40</w:delText>
        </w:r>
      </w:del>
    </w:p>
    <w:p w14:paraId="1FB29BDF" w14:textId="355BA302" w:rsidR="0052728C" w:rsidDel="001F2D9C" w:rsidRDefault="0052728C">
      <w:pPr>
        <w:pStyle w:val="TOC2"/>
        <w:rPr>
          <w:del w:id="611" w:author="S5-232746" w:date="2023-03-06T23:35:00Z"/>
          <w:rFonts w:asciiTheme="minorHAnsi" w:eastAsiaTheme="minorEastAsia" w:hAnsiTheme="minorHAnsi" w:cstheme="minorBidi"/>
          <w:sz w:val="22"/>
          <w:szCs w:val="22"/>
          <w:lang w:val="en-US"/>
        </w:rPr>
      </w:pPr>
      <w:del w:id="612" w:author="S5-232746" w:date="2023-03-06T23:35:00Z">
        <w:r w:rsidDel="001F2D9C">
          <w:delText>6.5</w:delText>
        </w:r>
        <w:r w:rsidDel="001F2D9C">
          <w:rPr>
            <w:rFonts w:asciiTheme="minorHAnsi" w:eastAsiaTheme="minorEastAsia" w:hAnsiTheme="minorHAnsi" w:cstheme="minorBidi"/>
            <w:sz w:val="22"/>
            <w:szCs w:val="22"/>
            <w:lang w:val="en-US"/>
          </w:rPr>
          <w:tab/>
        </w:r>
        <w:r w:rsidDel="001F2D9C">
          <w:delText>void</w:delText>
        </w:r>
        <w:r w:rsidDel="001F2D9C">
          <w:tab/>
          <w:delText>40</w:delText>
        </w:r>
      </w:del>
    </w:p>
    <w:p w14:paraId="22128385" w14:textId="3FC27435" w:rsidR="0052728C" w:rsidDel="001F2D9C" w:rsidRDefault="0052728C">
      <w:pPr>
        <w:pStyle w:val="TOC2"/>
        <w:rPr>
          <w:del w:id="613" w:author="S5-232746" w:date="2023-03-06T23:35:00Z"/>
          <w:rFonts w:asciiTheme="minorHAnsi" w:eastAsiaTheme="minorEastAsia" w:hAnsiTheme="minorHAnsi" w:cstheme="minorBidi"/>
          <w:sz w:val="22"/>
          <w:szCs w:val="22"/>
          <w:lang w:val="en-US"/>
        </w:rPr>
      </w:pPr>
      <w:del w:id="614" w:author="S5-232746" w:date="2023-03-06T23:35:00Z">
        <w:r w:rsidDel="001F2D9C">
          <w:delText>6.6</w:delText>
        </w:r>
        <w:r w:rsidDel="001F2D9C">
          <w:rPr>
            <w:rFonts w:asciiTheme="minorHAnsi" w:eastAsiaTheme="minorEastAsia" w:hAnsiTheme="minorHAnsi" w:cstheme="minorBidi"/>
            <w:sz w:val="22"/>
            <w:szCs w:val="22"/>
            <w:lang w:val="en-US"/>
          </w:rPr>
          <w:tab/>
        </w:r>
        <w:r w:rsidDel="001F2D9C">
          <w:delText>Key Issue #6: UE Converged Charging based on network slice charging</w:delText>
        </w:r>
        <w:r w:rsidDel="001F2D9C">
          <w:tab/>
          <w:delText>40</w:delText>
        </w:r>
      </w:del>
    </w:p>
    <w:p w14:paraId="3B4C4010" w14:textId="27F213FC" w:rsidR="0052728C" w:rsidDel="001F2D9C" w:rsidRDefault="0052728C">
      <w:pPr>
        <w:pStyle w:val="TOC3"/>
        <w:rPr>
          <w:del w:id="615" w:author="S5-232746" w:date="2023-03-06T23:35:00Z"/>
          <w:rFonts w:asciiTheme="minorHAnsi" w:eastAsiaTheme="minorEastAsia" w:hAnsiTheme="minorHAnsi" w:cstheme="minorBidi"/>
          <w:sz w:val="22"/>
          <w:szCs w:val="22"/>
          <w:lang w:val="en-US"/>
        </w:rPr>
      </w:pPr>
      <w:del w:id="616" w:author="S5-232746" w:date="2023-03-06T23:35:00Z">
        <w:r w:rsidDel="001F2D9C">
          <w:delText>6.6.1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40</w:delText>
        </w:r>
      </w:del>
    </w:p>
    <w:p w14:paraId="774268DF" w14:textId="2FBE5512" w:rsidR="0052728C" w:rsidDel="001F2D9C" w:rsidRDefault="0052728C">
      <w:pPr>
        <w:pStyle w:val="TOC3"/>
        <w:rPr>
          <w:del w:id="617" w:author="S5-232746" w:date="2023-03-06T23:35:00Z"/>
          <w:rFonts w:asciiTheme="minorHAnsi" w:eastAsiaTheme="minorEastAsia" w:hAnsiTheme="minorHAnsi" w:cstheme="minorBidi"/>
          <w:sz w:val="22"/>
          <w:szCs w:val="22"/>
          <w:lang w:val="en-US"/>
        </w:rPr>
      </w:pPr>
      <w:del w:id="618" w:author="S5-232746" w:date="2023-03-06T23:35:00Z">
        <w:r w:rsidRPr="006A2F1E" w:rsidDel="001F2D9C">
          <w:rPr>
            <w:rFonts w:eastAsia="SimSun"/>
          </w:rPr>
          <w:delText>6.6.2</w:delText>
        </w:r>
        <w:r w:rsidDel="001F2D9C">
          <w:rPr>
            <w:rFonts w:asciiTheme="minorHAnsi" w:eastAsiaTheme="minorEastAsia" w:hAnsiTheme="minorHAnsi" w:cstheme="minorBidi"/>
            <w:sz w:val="22"/>
            <w:szCs w:val="22"/>
            <w:lang w:val="en-US"/>
          </w:rPr>
          <w:tab/>
        </w:r>
        <w:r w:rsidRPr="006A2F1E" w:rsidDel="001F2D9C">
          <w:rPr>
            <w:rFonts w:eastAsia="SimSun"/>
          </w:rPr>
          <w:delText>Solution#6.1 NS Tenant CCS separated from UE CCS</w:delText>
        </w:r>
        <w:r w:rsidDel="001F2D9C">
          <w:tab/>
          <w:delText>41</w:delText>
        </w:r>
      </w:del>
    </w:p>
    <w:p w14:paraId="49BE22A8" w14:textId="5AF753AD" w:rsidR="0052728C" w:rsidDel="001F2D9C" w:rsidRDefault="0052728C">
      <w:pPr>
        <w:pStyle w:val="TOC4"/>
        <w:rPr>
          <w:del w:id="619" w:author="S5-232746" w:date="2023-03-06T23:35:00Z"/>
          <w:rFonts w:asciiTheme="minorHAnsi" w:eastAsiaTheme="minorEastAsia" w:hAnsiTheme="minorHAnsi" w:cstheme="minorBidi"/>
          <w:sz w:val="22"/>
          <w:szCs w:val="22"/>
          <w:lang w:val="en-US"/>
        </w:rPr>
      </w:pPr>
      <w:del w:id="620" w:author="S5-232746" w:date="2023-03-06T23:35:00Z">
        <w:r w:rsidRPr="006A2F1E" w:rsidDel="001F2D9C">
          <w:rPr>
            <w:rFonts w:eastAsia="SimSun"/>
          </w:rPr>
          <w:delText>6.6.2.1</w:delText>
        </w:r>
        <w:r w:rsidDel="001F2D9C">
          <w:rPr>
            <w:rFonts w:asciiTheme="minorHAnsi" w:eastAsiaTheme="minorEastAsia" w:hAnsiTheme="minorHAnsi" w:cstheme="minorBidi"/>
            <w:sz w:val="22"/>
            <w:szCs w:val="22"/>
            <w:lang w:val="en-US"/>
          </w:rPr>
          <w:tab/>
        </w:r>
        <w:r w:rsidRPr="006A2F1E" w:rsidDel="001F2D9C">
          <w:rPr>
            <w:rFonts w:eastAsia="SimSun"/>
          </w:rPr>
          <w:delText>General description</w:delText>
        </w:r>
        <w:r w:rsidDel="001F2D9C">
          <w:tab/>
          <w:delText>41</w:delText>
        </w:r>
      </w:del>
    </w:p>
    <w:p w14:paraId="1E445363" w14:textId="3DCC5EB1" w:rsidR="0052728C" w:rsidDel="001F2D9C" w:rsidRDefault="0052728C">
      <w:pPr>
        <w:pStyle w:val="TOC4"/>
        <w:rPr>
          <w:del w:id="621" w:author="S5-232746" w:date="2023-03-06T23:35:00Z"/>
          <w:rFonts w:asciiTheme="minorHAnsi" w:eastAsiaTheme="minorEastAsia" w:hAnsiTheme="minorHAnsi" w:cstheme="minorBidi"/>
          <w:sz w:val="22"/>
          <w:szCs w:val="22"/>
          <w:lang w:val="en-US"/>
        </w:rPr>
      </w:pPr>
      <w:del w:id="622" w:author="S5-232746" w:date="2023-03-06T23:35:00Z">
        <w:r w:rsidRPr="006A2F1E" w:rsidDel="001F2D9C">
          <w:rPr>
            <w:rFonts w:eastAsia="SimSun"/>
          </w:rPr>
          <w:delText>6.6.2.2</w:delText>
        </w:r>
        <w:r w:rsidDel="001F2D9C">
          <w:rPr>
            <w:rFonts w:asciiTheme="minorHAnsi" w:eastAsiaTheme="minorEastAsia" w:hAnsiTheme="minorHAnsi" w:cstheme="minorBidi"/>
            <w:sz w:val="22"/>
            <w:szCs w:val="22"/>
            <w:lang w:val="en-US"/>
          </w:rPr>
          <w:tab/>
        </w:r>
        <w:r w:rsidRPr="006A2F1E" w:rsidDel="001F2D9C">
          <w:rPr>
            <w:rFonts w:eastAsia="SimSun"/>
            <w:lang w:val="en-US"/>
          </w:rPr>
          <w:delText>Architecture description</w:delText>
        </w:r>
        <w:r w:rsidDel="001F2D9C">
          <w:tab/>
          <w:delText>42</w:delText>
        </w:r>
      </w:del>
    </w:p>
    <w:p w14:paraId="3E3FB3F6" w14:textId="37646F57" w:rsidR="0052728C" w:rsidDel="001F2D9C" w:rsidRDefault="0052728C">
      <w:pPr>
        <w:pStyle w:val="TOC4"/>
        <w:rPr>
          <w:del w:id="623" w:author="S5-232746" w:date="2023-03-06T23:35:00Z"/>
          <w:rFonts w:asciiTheme="minorHAnsi" w:eastAsiaTheme="minorEastAsia" w:hAnsiTheme="minorHAnsi" w:cstheme="minorBidi"/>
          <w:sz w:val="22"/>
          <w:szCs w:val="22"/>
          <w:lang w:val="en-US"/>
        </w:rPr>
      </w:pPr>
      <w:del w:id="624" w:author="S5-232746" w:date="2023-03-06T23:35:00Z">
        <w:r w:rsidRPr="006A2F1E" w:rsidDel="001F2D9C">
          <w:rPr>
            <w:rFonts w:eastAsia="SimSun"/>
          </w:rPr>
          <w:delText>6.6.2.3</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42</w:delText>
        </w:r>
      </w:del>
    </w:p>
    <w:p w14:paraId="2CE7CAA5" w14:textId="2A24FB63" w:rsidR="0052728C" w:rsidDel="001F2D9C" w:rsidRDefault="0052728C">
      <w:pPr>
        <w:pStyle w:val="TOC3"/>
        <w:rPr>
          <w:del w:id="625" w:author="S5-232746" w:date="2023-03-06T23:35:00Z"/>
          <w:rFonts w:asciiTheme="minorHAnsi" w:eastAsiaTheme="minorEastAsia" w:hAnsiTheme="minorHAnsi" w:cstheme="minorBidi"/>
          <w:sz w:val="22"/>
          <w:szCs w:val="22"/>
          <w:lang w:val="en-US"/>
        </w:rPr>
      </w:pPr>
      <w:del w:id="626" w:author="S5-232746" w:date="2023-03-06T23:35:00Z">
        <w:r w:rsidDel="001F2D9C">
          <w:lastRenderedPageBreak/>
          <w:delText>6.6.3</w:delText>
        </w:r>
        <w:r w:rsidDel="001F2D9C">
          <w:rPr>
            <w:rFonts w:asciiTheme="minorHAnsi" w:eastAsiaTheme="minorEastAsia" w:hAnsiTheme="minorHAnsi" w:cstheme="minorBidi"/>
            <w:sz w:val="22"/>
            <w:szCs w:val="22"/>
            <w:lang w:val="en-US"/>
          </w:rPr>
          <w:tab/>
        </w:r>
        <w:r w:rsidDel="001F2D9C">
          <w:delText>Solution#6.2  NWDAF based Network slice charging</w:delText>
        </w:r>
        <w:r w:rsidDel="001F2D9C">
          <w:tab/>
          <w:delText>45</w:delText>
        </w:r>
      </w:del>
    </w:p>
    <w:p w14:paraId="5355F375" w14:textId="07CF8DD5" w:rsidR="0052728C" w:rsidDel="001F2D9C" w:rsidRDefault="0052728C">
      <w:pPr>
        <w:pStyle w:val="TOC4"/>
        <w:rPr>
          <w:del w:id="627" w:author="S5-232746" w:date="2023-03-06T23:35:00Z"/>
          <w:rFonts w:asciiTheme="minorHAnsi" w:eastAsiaTheme="minorEastAsia" w:hAnsiTheme="minorHAnsi" w:cstheme="minorBidi"/>
          <w:sz w:val="22"/>
          <w:szCs w:val="22"/>
          <w:lang w:val="en-US"/>
        </w:rPr>
      </w:pPr>
      <w:del w:id="628" w:author="S5-232746" w:date="2023-03-06T23:35:00Z">
        <w:r w:rsidDel="001F2D9C">
          <w:delText>6.6.3.1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45</w:delText>
        </w:r>
      </w:del>
    </w:p>
    <w:p w14:paraId="2369AF57" w14:textId="26213214" w:rsidR="0052728C" w:rsidDel="001F2D9C" w:rsidRDefault="0052728C">
      <w:pPr>
        <w:pStyle w:val="TOC4"/>
        <w:rPr>
          <w:del w:id="629" w:author="S5-232746" w:date="2023-03-06T23:35:00Z"/>
          <w:rFonts w:asciiTheme="minorHAnsi" w:eastAsiaTheme="minorEastAsia" w:hAnsiTheme="minorHAnsi" w:cstheme="minorBidi"/>
          <w:sz w:val="22"/>
          <w:szCs w:val="22"/>
          <w:lang w:val="en-US"/>
        </w:rPr>
      </w:pPr>
      <w:del w:id="630" w:author="S5-232746" w:date="2023-03-06T23:35:00Z">
        <w:r w:rsidDel="001F2D9C">
          <w:delText>6.6.3.2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46</w:delText>
        </w:r>
      </w:del>
    </w:p>
    <w:p w14:paraId="28785C4C" w14:textId="67DC5DA4" w:rsidR="0052728C" w:rsidDel="001F2D9C" w:rsidRDefault="0052728C">
      <w:pPr>
        <w:pStyle w:val="TOC4"/>
        <w:rPr>
          <w:del w:id="631" w:author="S5-232746" w:date="2023-03-06T23:35:00Z"/>
          <w:rFonts w:asciiTheme="minorHAnsi" w:eastAsiaTheme="minorEastAsia" w:hAnsiTheme="minorHAnsi" w:cstheme="minorBidi"/>
          <w:sz w:val="22"/>
          <w:szCs w:val="22"/>
          <w:lang w:val="en-US"/>
        </w:rPr>
      </w:pPr>
      <w:del w:id="632" w:author="S5-232746" w:date="2023-03-06T23:35:00Z">
        <w:r w:rsidDel="001F2D9C">
          <w:delText>6.6.3.3</w:delText>
        </w:r>
        <w:r w:rsidDel="001F2D9C">
          <w:rPr>
            <w:rFonts w:asciiTheme="minorHAnsi" w:eastAsiaTheme="minorEastAsia" w:hAnsiTheme="minorHAnsi" w:cstheme="minorBidi"/>
            <w:sz w:val="22"/>
            <w:szCs w:val="22"/>
            <w:lang w:val="en-US"/>
          </w:rPr>
          <w:tab/>
        </w:r>
        <w:r w:rsidDel="001F2D9C">
          <w:delText>Flow description</w:delText>
        </w:r>
        <w:r w:rsidDel="001F2D9C">
          <w:tab/>
          <w:delText>46</w:delText>
        </w:r>
      </w:del>
    </w:p>
    <w:p w14:paraId="2C799239" w14:textId="51C6A452" w:rsidR="0052728C" w:rsidDel="001F2D9C" w:rsidRDefault="0052728C">
      <w:pPr>
        <w:pStyle w:val="TOC3"/>
        <w:rPr>
          <w:del w:id="633" w:author="S5-232746" w:date="2023-03-06T23:35:00Z"/>
          <w:rFonts w:asciiTheme="minorHAnsi" w:eastAsiaTheme="minorEastAsia" w:hAnsiTheme="minorHAnsi" w:cstheme="minorBidi"/>
          <w:sz w:val="22"/>
          <w:szCs w:val="22"/>
          <w:lang w:val="en-US"/>
        </w:rPr>
      </w:pPr>
      <w:del w:id="634" w:author="S5-232746" w:date="2023-03-06T23:35:00Z">
        <w:r w:rsidDel="001F2D9C">
          <w:delText>6.6.4</w:delText>
        </w:r>
        <w:r w:rsidDel="001F2D9C">
          <w:rPr>
            <w:rFonts w:asciiTheme="minorHAnsi" w:eastAsiaTheme="minorEastAsia" w:hAnsiTheme="minorHAnsi" w:cstheme="minorBidi"/>
            <w:sz w:val="22"/>
            <w:szCs w:val="22"/>
            <w:lang w:val="en-US"/>
          </w:rPr>
          <w:tab/>
        </w:r>
        <w:r w:rsidDel="001F2D9C">
          <w:delText>Solution#6.3  NSACF based Network slice charging – CEF based</w:delText>
        </w:r>
        <w:r w:rsidDel="001F2D9C">
          <w:tab/>
          <w:delText>46</w:delText>
        </w:r>
      </w:del>
    </w:p>
    <w:p w14:paraId="4EEB5A8A" w14:textId="5D2B956E" w:rsidR="0052728C" w:rsidDel="001F2D9C" w:rsidRDefault="0052728C">
      <w:pPr>
        <w:pStyle w:val="TOC4"/>
        <w:rPr>
          <w:del w:id="635" w:author="S5-232746" w:date="2023-03-06T23:35:00Z"/>
          <w:rFonts w:asciiTheme="minorHAnsi" w:eastAsiaTheme="minorEastAsia" w:hAnsiTheme="minorHAnsi" w:cstheme="minorBidi"/>
          <w:sz w:val="22"/>
          <w:szCs w:val="22"/>
          <w:lang w:val="en-US"/>
        </w:rPr>
      </w:pPr>
      <w:del w:id="636" w:author="S5-232746" w:date="2023-03-06T23:35:00Z">
        <w:r w:rsidDel="001F2D9C">
          <w:delText>6.6.4.1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46</w:delText>
        </w:r>
      </w:del>
    </w:p>
    <w:p w14:paraId="35FD4510" w14:textId="1C70AAA5" w:rsidR="0052728C" w:rsidDel="001F2D9C" w:rsidRDefault="0052728C">
      <w:pPr>
        <w:pStyle w:val="TOC4"/>
        <w:rPr>
          <w:del w:id="637" w:author="S5-232746" w:date="2023-03-06T23:35:00Z"/>
          <w:rFonts w:asciiTheme="minorHAnsi" w:eastAsiaTheme="minorEastAsia" w:hAnsiTheme="minorHAnsi" w:cstheme="minorBidi"/>
          <w:sz w:val="22"/>
          <w:szCs w:val="22"/>
          <w:lang w:val="en-US"/>
        </w:rPr>
      </w:pPr>
      <w:del w:id="638" w:author="S5-232746" w:date="2023-03-06T23:35:00Z">
        <w:r w:rsidDel="001F2D9C">
          <w:delText>6.6.4.2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46</w:delText>
        </w:r>
      </w:del>
    </w:p>
    <w:p w14:paraId="504F43FD" w14:textId="7E86C21E" w:rsidR="0052728C" w:rsidDel="001F2D9C" w:rsidRDefault="0052728C">
      <w:pPr>
        <w:pStyle w:val="TOC4"/>
        <w:rPr>
          <w:del w:id="639" w:author="S5-232746" w:date="2023-03-06T23:35:00Z"/>
          <w:rFonts w:asciiTheme="minorHAnsi" w:eastAsiaTheme="minorEastAsia" w:hAnsiTheme="minorHAnsi" w:cstheme="minorBidi"/>
          <w:sz w:val="22"/>
          <w:szCs w:val="22"/>
          <w:lang w:val="en-US"/>
        </w:rPr>
      </w:pPr>
      <w:del w:id="640" w:author="S5-232746" w:date="2023-03-06T23:35:00Z">
        <w:r w:rsidDel="001F2D9C">
          <w:delText>6.6.4.3</w:delText>
        </w:r>
        <w:r w:rsidDel="001F2D9C">
          <w:rPr>
            <w:rFonts w:asciiTheme="minorHAnsi" w:eastAsiaTheme="minorEastAsia" w:hAnsiTheme="minorHAnsi" w:cstheme="minorBidi"/>
            <w:sz w:val="22"/>
            <w:szCs w:val="22"/>
            <w:lang w:val="en-US"/>
          </w:rPr>
          <w:tab/>
        </w:r>
        <w:r w:rsidDel="001F2D9C">
          <w:delText>Flow description</w:delText>
        </w:r>
        <w:r w:rsidDel="001F2D9C">
          <w:tab/>
          <w:delText>47</w:delText>
        </w:r>
      </w:del>
    </w:p>
    <w:p w14:paraId="0BF01E33" w14:textId="4FA886E8" w:rsidR="0052728C" w:rsidDel="001F2D9C" w:rsidRDefault="0052728C">
      <w:pPr>
        <w:pStyle w:val="TOC3"/>
        <w:rPr>
          <w:del w:id="641" w:author="S5-232746" w:date="2023-03-06T23:35:00Z"/>
          <w:rFonts w:asciiTheme="minorHAnsi" w:eastAsiaTheme="minorEastAsia" w:hAnsiTheme="minorHAnsi" w:cstheme="minorBidi"/>
          <w:sz w:val="22"/>
          <w:szCs w:val="22"/>
          <w:lang w:val="en-US"/>
        </w:rPr>
      </w:pPr>
      <w:del w:id="642" w:author="S5-232746" w:date="2023-03-06T23:35:00Z">
        <w:r w:rsidDel="001F2D9C">
          <w:delText>6.6.5</w:delText>
        </w:r>
        <w:r w:rsidDel="001F2D9C">
          <w:rPr>
            <w:rFonts w:asciiTheme="minorHAnsi" w:eastAsiaTheme="minorEastAsia" w:hAnsiTheme="minorHAnsi" w:cstheme="minorBidi"/>
            <w:sz w:val="22"/>
            <w:szCs w:val="22"/>
            <w:lang w:val="en-US"/>
          </w:rPr>
          <w:tab/>
        </w:r>
        <w:r w:rsidDel="001F2D9C">
          <w:delText>Solution#6.4  NSACF based Network slice charging – CTF based</w:delText>
        </w:r>
        <w:r w:rsidDel="001F2D9C">
          <w:tab/>
          <w:delText>51</w:delText>
        </w:r>
      </w:del>
    </w:p>
    <w:p w14:paraId="15C3437A" w14:textId="18091BD3" w:rsidR="0052728C" w:rsidDel="001F2D9C" w:rsidRDefault="0052728C">
      <w:pPr>
        <w:pStyle w:val="TOC4"/>
        <w:rPr>
          <w:del w:id="643" w:author="S5-232746" w:date="2023-03-06T23:35:00Z"/>
          <w:rFonts w:asciiTheme="minorHAnsi" w:eastAsiaTheme="minorEastAsia" w:hAnsiTheme="minorHAnsi" w:cstheme="minorBidi"/>
          <w:sz w:val="22"/>
          <w:szCs w:val="22"/>
          <w:lang w:val="en-US"/>
        </w:rPr>
      </w:pPr>
      <w:del w:id="644" w:author="S5-232746" w:date="2023-03-06T23:35:00Z">
        <w:r w:rsidDel="001F2D9C">
          <w:delText>6.6.5.1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51</w:delText>
        </w:r>
      </w:del>
    </w:p>
    <w:p w14:paraId="7F005497" w14:textId="1014A218" w:rsidR="0052728C" w:rsidDel="001F2D9C" w:rsidRDefault="0052728C">
      <w:pPr>
        <w:pStyle w:val="TOC4"/>
        <w:rPr>
          <w:del w:id="645" w:author="S5-232746" w:date="2023-03-06T23:35:00Z"/>
          <w:rFonts w:asciiTheme="minorHAnsi" w:eastAsiaTheme="minorEastAsia" w:hAnsiTheme="minorHAnsi" w:cstheme="minorBidi"/>
          <w:sz w:val="22"/>
          <w:szCs w:val="22"/>
          <w:lang w:val="en-US"/>
        </w:rPr>
      </w:pPr>
      <w:del w:id="646" w:author="S5-232746" w:date="2023-03-06T23:35:00Z">
        <w:r w:rsidDel="001F2D9C">
          <w:delText>6.6.5.2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51</w:delText>
        </w:r>
      </w:del>
    </w:p>
    <w:p w14:paraId="4ABA2AAD" w14:textId="56FBB60D" w:rsidR="0052728C" w:rsidDel="001F2D9C" w:rsidRDefault="0052728C">
      <w:pPr>
        <w:pStyle w:val="TOC4"/>
        <w:rPr>
          <w:del w:id="647" w:author="S5-232746" w:date="2023-03-06T23:35:00Z"/>
          <w:rFonts w:asciiTheme="minorHAnsi" w:eastAsiaTheme="minorEastAsia" w:hAnsiTheme="minorHAnsi" w:cstheme="minorBidi"/>
          <w:sz w:val="22"/>
          <w:szCs w:val="22"/>
          <w:lang w:val="en-US"/>
        </w:rPr>
      </w:pPr>
      <w:del w:id="648" w:author="S5-232746" w:date="2023-03-06T23:35:00Z">
        <w:r w:rsidDel="001F2D9C">
          <w:delText>6.6.5.3</w:delText>
        </w:r>
        <w:r w:rsidDel="001F2D9C">
          <w:rPr>
            <w:rFonts w:asciiTheme="minorHAnsi" w:eastAsiaTheme="minorEastAsia" w:hAnsiTheme="minorHAnsi" w:cstheme="minorBidi"/>
            <w:sz w:val="22"/>
            <w:szCs w:val="22"/>
            <w:lang w:val="en-US"/>
          </w:rPr>
          <w:tab/>
        </w:r>
        <w:r w:rsidDel="001F2D9C">
          <w:delText>Flow description</w:delText>
        </w:r>
        <w:r w:rsidDel="001F2D9C">
          <w:tab/>
          <w:delText>52</w:delText>
        </w:r>
      </w:del>
    </w:p>
    <w:p w14:paraId="63041892" w14:textId="51F59298" w:rsidR="0052728C" w:rsidDel="001F2D9C" w:rsidRDefault="0052728C">
      <w:pPr>
        <w:pStyle w:val="TOC3"/>
        <w:rPr>
          <w:del w:id="649" w:author="S5-232746" w:date="2023-03-06T23:35:00Z"/>
          <w:rFonts w:asciiTheme="minorHAnsi" w:eastAsiaTheme="minorEastAsia" w:hAnsiTheme="minorHAnsi" w:cstheme="minorBidi"/>
          <w:sz w:val="22"/>
          <w:szCs w:val="22"/>
          <w:lang w:val="en-US"/>
        </w:rPr>
      </w:pPr>
      <w:del w:id="650" w:author="S5-232746" w:date="2023-03-06T23:35:00Z">
        <w:r w:rsidDel="001F2D9C">
          <w:delText>6.6.6</w:delText>
        </w:r>
        <w:r w:rsidDel="001F2D9C">
          <w:rPr>
            <w:rFonts w:asciiTheme="minorHAnsi" w:eastAsiaTheme="minorEastAsia" w:hAnsiTheme="minorHAnsi" w:cstheme="minorBidi"/>
            <w:sz w:val="22"/>
            <w:szCs w:val="22"/>
            <w:lang w:val="en-US"/>
          </w:rPr>
          <w:tab/>
        </w:r>
        <w:r w:rsidDel="001F2D9C">
          <w:delText>Evaluation</w:delText>
        </w:r>
        <w:r w:rsidDel="001F2D9C">
          <w:tab/>
          <w:delText>53</w:delText>
        </w:r>
      </w:del>
    </w:p>
    <w:p w14:paraId="2F2F7E32" w14:textId="112CEB86" w:rsidR="0052728C" w:rsidDel="001F2D9C" w:rsidRDefault="0052728C">
      <w:pPr>
        <w:pStyle w:val="TOC3"/>
        <w:rPr>
          <w:del w:id="651" w:author="S5-232746" w:date="2023-03-06T23:35:00Z"/>
          <w:rFonts w:asciiTheme="minorHAnsi" w:eastAsiaTheme="minorEastAsia" w:hAnsiTheme="minorHAnsi" w:cstheme="minorBidi"/>
          <w:sz w:val="22"/>
          <w:szCs w:val="22"/>
          <w:lang w:val="en-US"/>
        </w:rPr>
      </w:pPr>
      <w:del w:id="652" w:author="S5-232746" w:date="2023-03-06T23:35:00Z">
        <w:r w:rsidDel="001F2D9C">
          <w:delText>6.6.7</w:delText>
        </w:r>
        <w:r w:rsidDel="001F2D9C">
          <w:rPr>
            <w:rFonts w:asciiTheme="minorHAnsi" w:eastAsiaTheme="minorEastAsia" w:hAnsiTheme="minorHAnsi" w:cstheme="minorBidi"/>
            <w:sz w:val="22"/>
            <w:szCs w:val="22"/>
            <w:lang w:val="en-US"/>
          </w:rPr>
          <w:tab/>
        </w:r>
        <w:r w:rsidDel="001F2D9C">
          <w:delText>Conclusion</w:delText>
        </w:r>
        <w:r w:rsidDel="001F2D9C">
          <w:tab/>
          <w:delText>53</w:delText>
        </w:r>
      </w:del>
    </w:p>
    <w:p w14:paraId="4C08FFE2" w14:textId="1229019A" w:rsidR="0052728C" w:rsidDel="001F2D9C" w:rsidRDefault="0052728C">
      <w:pPr>
        <w:pStyle w:val="TOC2"/>
        <w:rPr>
          <w:del w:id="653" w:author="S5-232746" w:date="2023-03-06T23:35:00Z"/>
          <w:rFonts w:asciiTheme="minorHAnsi" w:eastAsiaTheme="minorEastAsia" w:hAnsiTheme="minorHAnsi" w:cstheme="minorBidi"/>
          <w:sz w:val="22"/>
          <w:szCs w:val="22"/>
          <w:lang w:val="en-US"/>
        </w:rPr>
      </w:pPr>
      <w:del w:id="654" w:author="S5-232746" w:date="2023-03-06T23:35:00Z">
        <w:r w:rsidRPr="006A2F1E" w:rsidDel="001F2D9C">
          <w:rPr>
            <w:rFonts w:eastAsia="SimSun"/>
          </w:rPr>
          <w:delText>6.7</w:delText>
        </w:r>
        <w:r w:rsidDel="001F2D9C">
          <w:rPr>
            <w:rFonts w:asciiTheme="minorHAnsi" w:eastAsiaTheme="minorEastAsia" w:hAnsiTheme="minorHAnsi" w:cstheme="minorBidi"/>
            <w:sz w:val="22"/>
            <w:szCs w:val="22"/>
            <w:lang w:val="en-US"/>
          </w:rPr>
          <w:tab/>
        </w:r>
        <w:r w:rsidRPr="006A2F1E" w:rsidDel="001F2D9C">
          <w:rPr>
            <w:rFonts w:eastAsia="SimSun"/>
          </w:rPr>
          <w:delText xml:space="preserve">Key Issue #7: Converged Charging for </w:delText>
        </w:r>
        <w:r w:rsidRPr="006A2F1E" w:rsidDel="001F2D9C">
          <w:rPr>
            <w:rFonts w:eastAsia="SimSun"/>
            <w:lang w:eastAsia="zh-CN"/>
          </w:rPr>
          <w:delText>a</w:delText>
        </w:r>
        <w:r w:rsidRPr="006A2F1E" w:rsidDel="001F2D9C">
          <w:rPr>
            <w:rFonts w:eastAsia="SimSun"/>
          </w:rPr>
          <w:delText>ctual duration per network slice</w:delText>
        </w:r>
        <w:r w:rsidDel="001F2D9C">
          <w:tab/>
          <w:delText>54</w:delText>
        </w:r>
      </w:del>
    </w:p>
    <w:p w14:paraId="104D5207" w14:textId="4A0731D3" w:rsidR="0052728C" w:rsidDel="001F2D9C" w:rsidRDefault="0052728C">
      <w:pPr>
        <w:pStyle w:val="TOC3"/>
        <w:rPr>
          <w:del w:id="655" w:author="S5-232746" w:date="2023-03-06T23:35:00Z"/>
          <w:rFonts w:asciiTheme="minorHAnsi" w:eastAsiaTheme="minorEastAsia" w:hAnsiTheme="minorHAnsi" w:cstheme="minorBidi"/>
          <w:sz w:val="22"/>
          <w:szCs w:val="22"/>
          <w:lang w:val="en-US"/>
        </w:rPr>
      </w:pPr>
      <w:del w:id="656" w:author="S5-232746" w:date="2023-03-06T23:35:00Z">
        <w:r w:rsidRPr="006A2F1E" w:rsidDel="001F2D9C">
          <w:rPr>
            <w:rFonts w:eastAsia="SimSun"/>
          </w:rPr>
          <w:delText>6.7.0</w:delText>
        </w:r>
        <w:r w:rsidDel="001F2D9C">
          <w:rPr>
            <w:rFonts w:asciiTheme="minorHAnsi" w:eastAsiaTheme="minorEastAsia" w:hAnsiTheme="minorHAnsi" w:cstheme="minorBidi"/>
            <w:sz w:val="22"/>
            <w:szCs w:val="22"/>
            <w:lang w:val="en-US"/>
          </w:rPr>
          <w:tab/>
        </w:r>
        <w:r w:rsidRPr="006A2F1E" w:rsidDel="001F2D9C">
          <w:rPr>
            <w:rFonts w:eastAsia="SimSun"/>
          </w:rPr>
          <w:delText>General Description</w:delText>
        </w:r>
        <w:r w:rsidDel="001F2D9C">
          <w:tab/>
          <w:delText>54</w:delText>
        </w:r>
      </w:del>
    </w:p>
    <w:p w14:paraId="0150909E" w14:textId="1E82C99B" w:rsidR="0052728C" w:rsidDel="001F2D9C" w:rsidRDefault="0052728C">
      <w:pPr>
        <w:pStyle w:val="TOC3"/>
        <w:rPr>
          <w:del w:id="657" w:author="S5-232746" w:date="2023-03-06T23:35:00Z"/>
          <w:rFonts w:asciiTheme="minorHAnsi" w:eastAsiaTheme="minorEastAsia" w:hAnsiTheme="minorHAnsi" w:cstheme="minorBidi"/>
          <w:sz w:val="22"/>
          <w:szCs w:val="22"/>
          <w:lang w:val="en-US"/>
        </w:rPr>
      </w:pPr>
      <w:del w:id="658" w:author="S5-232746" w:date="2023-03-06T23:35:00Z">
        <w:r w:rsidDel="001F2D9C">
          <w:delText>6.7.1</w:delText>
        </w:r>
        <w:r w:rsidDel="001F2D9C">
          <w:rPr>
            <w:rFonts w:asciiTheme="minorHAnsi" w:eastAsiaTheme="minorEastAsia" w:hAnsiTheme="minorHAnsi" w:cstheme="minorBidi"/>
            <w:sz w:val="22"/>
            <w:szCs w:val="22"/>
            <w:lang w:val="en-US"/>
          </w:rPr>
          <w:tab/>
        </w:r>
        <w:r w:rsidDel="001F2D9C">
          <w:delText>Solution#7.1 Duration determination by NS Tenant CCS</w:delText>
        </w:r>
        <w:r w:rsidDel="001F2D9C">
          <w:tab/>
          <w:delText>54</w:delText>
        </w:r>
      </w:del>
    </w:p>
    <w:p w14:paraId="0AC8A81C" w14:textId="1A637074" w:rsidR="0052728C" w:rsidDel="001F2D9C" w:rsidRDefault="0052728C">
      <w:pPr>
        <w:pStyle w:val="TOC4"/>
        <w:rPr>
          <w:del w:id="659" w:author="S5-232746" w:date="2023-03-06T23:35:00Z"/>
          <w:rFonts w:asciiTheme="minorHAnsi" w:eastAsiaTheme="minorEastAsia" w:hAnsiTheme="minorHAnsi" w:cstheme="minorBidi"/>
          <w:sz w:val="22"/>
          <w:szCs w:val="22"/>
          <w:lang w:val="en-US"/>
        </w:rPr>
      </w:pPr>
      <w:del w:id="660" w:author="S5-232746" w:date="2023-03-06T23:35:00Z">
        <w:r w:rsidDel="001F2D9C">
          <w:delText>6.7.1.1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54</w:delText>
        </w:r>
      </w:del>
    </w:p>
    <w:p w14:paraId="4EE6022E" w14:textId="0AFB5C2A" w:rsidR="0052728C" w:rsidDel="001F2D9C" w:rsidRDefault="0052728C">
      <w:pPr>
        <w:pStyle w:val="TOC4"/>
        <w:rPr>
          <w:del w:id="661" w:author="S5-232746" w:date="2023-03-06T23:35:00Z"/>
          <w:rFonts w:asciiTheme="minorHAnsi" w:eastAsiaTheme="minorEastAsia" w:hAnsiTheme="minorHAnsi" w:cstheme="minorBidi"/>
          <w:sz w:val="22"/>
          <w:szCs w:val="22"/>
          <w:lang w:val="en-US"/>
        </w:rPr>
      </w:pPr>
      <w:del w:id="662" w:author="S5-232746" w:date="2023-03-06T23:35:00Z">
        <w:r w:rsidDel="001F2D9C">
          <w:delText>6.7.1.2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54</w:delText>
        </w:r>
      </w:del>
    </w:p>
    <w:p w14:paraId="68EE730A" w14:textId="4D66AE0D" w:rsidR="0052728C" w:rsidDel="001F2D9C" w:rsidRDefault="0052728C">
      <w:pPr>
        <w:pStyle w:val="TOC4"/>
        <w:rPr>
          <w:del w:id="663" w:author="S5-232746" w:date="2023-03-06T23:35:00Z"/>
          <w:rFonts w:asciiTheme="minorHAnsi" w:eastAsiaTheme="minorEastAsia" w:hAnsiTheme="minorHAnsi" w:cstheme="minorBidi"/>
          <w:sz w:val="22"/>
          <w:szCs w:val="22"/>
          <w:lang w:val="en-US"/>
        </w:rPr>
      </w:pPr>
      <w:del w:id="664" w:author="S5-232746" w:date="2023-03-06T23:35:00Z">
        <w:r w:rsidDel="001F2D9C">
          <w:delText>6.7.1.3</w:delText>
        </w:r>
        <w:r w:rsidDel="001F2D9C">
          <w:rPr>
            <w:rFonts w:asciiTheme="minorHAnsi" w:eastAsiaTheme="minorEastAsia" w:hAnsiTheme="minorHAnsi" w:cstheme="minorBidi"/>
            <w:sz w:val="22"/>
            <w:szCs w:val="22"/>
            <w:lang w:val="en-US"/>
          </w:rPr>
          <w:tab/>
        </w:r>
        <w:r w:rsidDel="001F2D9C">
          <w:delText>Flow description</w:delText>
        </w:r>
        <w:r w:rsidDel="001F2D9C">
          <w:tab/>
          <w:delText>54</w:delText>
        </w:r>
      </w:del>
    </w:p>
    <w:p w14:paraId="1EC0445D" w14:textId="3C37E1CB" w:rsidR="0052728C" w:rsidDel="001F2D9C" w:rsidRDefault="0052728C">
      <w:pPr>
        <w:pStyle w:val="TOC3"/>
        <w:rPr>
          <w:del w:id="665" w:author="S5-232746" w:date="2023-03-06T23:35:00Z"/>
          <w:rFonts w:asciiTheme="minorHAnsi" w:eastAsiaTheme="minorEastAsia" w:hAnsiTheme="minorHAnsi" w:cstheme="minorBidi"/>
          <w:sz w:val="22"/>
          <w:szCs w:val="22"/>
          <w:lang w:val="en-US"/>
        </w:rPr>
      </w:pPr>
      <w:del w:id="666" w:author="S5-232746" w:date="2023-03-06T23:35:00Z">
        <w:r w:rsidDel="001F2D9C">
          <w:delText>6.7.2</w:delText>
        </w:r>
        <w:r w:rsidDel="001F2D9C">
          <w:rPr>
            <w:rFonts w:asciiTheme="minorHAnsi" w:eastAsiaTheme="minorEastAsia" w:hAnsiTheme="minorHAnsi" w:cstheme="minorBidi"/>
            <w:sz w:val="22"/>
            <w:szCs w:val="22"/>
            <w:lang w:val="en-US"/>
          </w:rPr>
          <w:tab/>
        </w:r>
        <w:r w:rsidDel="001F2D9C">
          <w:delText xml:space="preserve">Solution#7.2  Network slice actual duration charging from the </w:delText>
        </w:r>
        <w:r w:rsidDel="001F2D9C">
          <w:rPr>
            <w:lang w:eastAsia="zh-CN"/>
          </w:rPr>
          <w:delText>SMF</w:delText>
        </w:r>
        <w:r w:rsidDel="001F2D9C">
          <w:tab/>
          <w:delText>56</w:delText>
        </w:r>
      </w:del>
    </w:p>
    <w:p w14:paraId="510B75AE" w14:textId="38A7B87D" w:rsidR="0052728C" w:rsidDel="001F2D9C" w:rsidRDefault="0052728C">
      <w:pPr>
        <w:pStyle w:val="TOC4"/>
        <w:rPr>
          <w:del w:id="667" w:author="S5-232746" w:date="2023-03-06T23:35:00Z"/>
          <w:rFonts w:asciiTheme="minorHAnsi" w:eastAsiaTheme="minorEastAsia" w:hAnsiTheme="minorHAnsi" w:cstheme="minorBidi"/>
          <w:sz w:val="22"/>
          <w:szCs w:val="22"/>
          <w:lang w:val="en-US"/>
        </w:rPr>
      </w:pPr>
      <w:del w:id="668" w:author="S5-232746" w:date="2023-03-06T23:35:00Z">
        <w:r w:rsidDel="001F2D9C">
          <w:delText>6.7.2.1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56</w:delText>
        </w:r>
      </w:del>
    </w:p>
    <w:p w14:paraId="3FAE8281" w14:textId="37A08D42" w:rsidR="0052728C" w:rsidDel="001F2D9C" w:rsidRDefault="0052728C">
      <w:pPr>
        <w:pStyle w:val="TOC4"/>
        <w:rPr>
          <w:del w:id="669" w:author="S5-232746" w:date="2023-03-06T23:35:00Z"/>
          <w:rFonts w:asciiTheme="minorHAnsi" w:eastAsiaTheme="minorEastAsia" w:hAnsiTheme="minorHAnsi" w:cstheme="minorBidi"/>
          <w:sz w:val="22"/>
          <w:szCs w:val="22"/>
          <w:lang w:val="en-US"/>
        </w:rPr>
      </w:pPr>
      <w:del w:id="670" w:author="S5-232746" w:date="2023-03-06T23:35:00Z">
        <w:r w:rsidDel="001F2D9C">
          <w:delText>6.7.2.2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56</w:delText>
        </w:r>
      </w:del>
    </w:p>
    <w:p w14:paraId="24D17717" w14:textId="692C5E28" w:rsidR="0052728C" w:rsidDel="001F2D9C" w:rsidRDefault="0052728C">
      <w:pPr>
        <w:pStyle w:val="TOC4"/>
        <w:rPr>
          <w:del w:id="671" w:author="S5-232746" w:date="2023-03-06T23:35:00Z"/>
          <w:rFonts w:asciiTheme="minorHAnsi" w:eastAsiaTheme="minorEastAsia" w:hAnsiTheme="minorHAnsi" w:cstheme="minorBidi"/>
          <w:sz w:val="22"/>
          <w:szCs w:val="22"/>
          <w:lang w:val="en-US"/>
        </w:rPr>
      </w:pPr>
      <w:del w:id="672" w:author="S5-232746" w:date="2023-03-06T23:35:00Z">
        <w:r w:rsidDel="001F2D9C">
          <w:delText>6.7.2.3</w:delText>
        </w:r>
        <w:r w:rsidDel="001F2D9C">
          <w:rPr>
            <w:rFonts w:asciiTheme="minorHAnsi" w:eastAsiaTheme="minorEastAsia" w:hAnsiTheme="minorHAnsi" w:cstheme="minorBidi"/>
            <w:sz w:val="22"/>
            <w:szCs w:val="22"/>
            <w:lang w:val="en-US"/>
          </w:rPr>
          <w:tab/>
        </w:r>
        <w:r w:rsidDel="001F2D9C">
          <w:delText>Flow description</w:delText>
        </w:r>
        <w:r w:rsidDel="001F2D9C">
          <w:tab/>
          <w:delText>56</w:delText>
        </w:r>
      </w:del>
    </w:p>
    <w:p w14:paraId="12D27A3C" w14:textId="441445A4" w:rsidR="0052728C" w:rsidDel="001F2D9C" w:rsidRDefault="0052728C">
      <w:pPr>
        <w:pStyle w:val="TOC3"/>
        <w:rPr>
          <w:del w:id="673" w:author="S5-232746" w:date="2023-03-06T23:35:00Z"/>
          <w:rFonts w:asciiTheme="minorHAnsi" w:eastAsiaTheme="minorEastAsia" w:hAnsiTheme="minorHAnsi" w:cstheme="minorBidi"/>
          <w:sz w:val="22"/>
          <w:szCs w:val="22"/>
          <w:lang w:val="en-US"/>
        </w:rPr>
      </w:pPr>
      <w:del w:id="674" w:author="S5-232746" w:date="2023-03-06T23:35:00Z">
        <w:r w:rsidDel="001F2D9C">
          <w:delText>6.7.3</w:delText>
        </w:r>
        <w:r w:rsidDel="001F2D9C">
          <w:rPr>
            <w:rFonts w:asciiTheme="minorHAnsi" w:eastAsiaTheme="minorEastAsia" w:hAnsiTheme="minorHAnsi" w:cstheme="minorBidi"/>
            <w:sz w:val="22"/>
            <w:szCs w:val="22"/>
            <w:lang w:val="en-US"/>
          </w:rPr>
          <w:tab/>
        </w:r>
        <w:r w:rsidDel="001F2D9C">
          <w:delText xml:space="preserve">Solution#7.3  Network slice actual duration charging from the </w:delText>
        </w:r>
        <w:r w:rsidDel="001F2D9C">
          <w:rPr>
            <w:lang w:eastAsia="zh-CN"/>
          </w:rPr>
          <w:delText>NSACF</w:delText>
        </w:r>
        <w:r w:rsidDel="001F2D9C">
          <w:tab/>
          <w:delText>57</w:delText>
        </w:r>
      </w:del>
    </w:p>
    <w:p w14:paraId="2FA81136" w14:textId="0BBC6271" w:rsidR="0052728C" w:rsidDel="001F2D9C" w:rsidRDefault="0052728C">
      <w:pPr>
        <w:pStyle w:val="TOC4"/>
        <w:rPr>
          <w:del w:id="675" w:author="S5-232746" w:date="2023-03-06T23:35:00Z"/>
          <w:rFonts w:asciiTheme="minorHAnsi" w:eastAsiaTheme="minorEastAsia" w:hAnsiTheme="minorHAnsi" w:cstheme="minorBidi"/>
          <w:sz w:val="22"/>
          <w:szCs w:val="22"/>
          <w:lang w:val="en-US"/>
        </w:rPr>
      </w:pPr>
      <w:del w:id="676" w:author="S5-232746" w:date="2023-03-06T23:35:00Z">
        <w:r w:rsidDel="001F2D9C">
          <w:delText>6.7.3.1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57</w:delText>
        </w:r>
      </w:del>
    </w:p>
    <w:p w14:paraId="5DA90E0C" w14:textId="0C144393" w:rsidR="0052728C" w:rsidDel="001F2D9C" w:rsidRDefault="0052728C">
      <w:pPr>
        <w:pStyle w:val="TOC4"/>
        <w:rPr>
          <w:del w:id="677" w:author="S5-232746" w:date="2023-03-06T23:35:00Z"/>
          <w:rFonts w:asciiTheme="minorHAnsi" w:eastAsiaTheme="minorEastAsia" w:hAnsiTheme="minorHAnsi" w:cstheme="minorBidi"/>
          <w:sz w:val="22"/>
          <w:szCs w:val="22"/>
          <w:lang w:val="en-US"/>
        </w:rPr>
      </w:pPr>
      <w:del w:id="678" w:author="S5-232746" w:date="2023-03-06T23:35:00Z">
        <w:r w:rsidDel="001F2D9C">
          <w:delText>6.7.3.2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57</w:delText>
        </w:r>
      </w:del>
    </w:p>
    <w:p w14:paraId="398CBC80" w14:textId="6E65D2E6" w:rsidR="0052728C" w:rsidDel="001F2D9C" w:rsidRDefault="0052728C">
      <w:pPr>
        <w:pStyle w:val="TOC4"/>
        <w:rPr>
          <w:del w:id="679" w:author="S5-232746" w:date="2023-03-06T23:35:00Z"/>
          <w:rFonts w:asciiTheme="minorHAnsi" w:eastAsiaTheme="minorEastAsia" w:hAnsiTheme="minorHAnsi" w:cstheme="minorBidi"/>
          <w:sz w:val="22"/>
          <w:szCs w:val="22"/>
          <w:lang w:val="en-US"/>
        </w:rPr>
      </w:pPr>
      <w:del w:id="680" w:author="S5-232746" w:date="2023-03-06T23:35:00Z">
        <w:r w:rsidDel="001F2D9C">
          <w:delText>6.7.3.3</w:delText>
        </w:r>
        <w:r w:rsidDel="001F2D9C">
          <w:rPr>
            <w:rFonts w:asciiTheme="minorHAnsi" w:eastAsiaTheme="minorEastAsia" w:hAnsiTheme="minorHAnsi" w:cstheme="minorBidi"/>
            <w:sz w:val="22"/>
            <w:szCs w:val="22"/>
            <w:lang w:val="en-US"/>
          </w:rPr>
          <w:tab/>
        </w:r>
        <w:r w:rsidDel="001F2D9C">
          <w:delText>Flow description</w:delText>
        </w:r>
        <w:r w:rsidDel="001F2D9C">
          <w:tab/>
          <w:delText>57</w:delText>
        </w:r>
      </w:del>
    </w:p>
    <w:p w14:paraId="672841AE" w14:textId="78FDD391" w:rsidR="0052728C" w:rsidDel="001F2D9C" w:rsidRDefault="0052728C">
      <w:pPr>
        <w:pStyle w:val="TOC3"/>
        <w:rPr>
          <w:del w:id="681" w:author="S5-232746" w:date="2023-03-06T23:35:00Z"/>
          <w:rFonts w:asciiTheme="minorHAnsi" w:eastAsiaTheme="minorEastAsia" w:hAnsiTheme="minorHAnsi" w:cstheme="minorBidi"/>
          <w:sz w:val="22"/>
          <w:szCs w:val="22"/>
          <w:lang w:val="en-US"/>
        </w:rPr>
      </w:pPr>
      <w:del w:id="682" w:author="S5-232746" w:date="2023-03-06T23:35:00Z">
        <w:r w:rsidDel="001F2D9C">
          <w:delText>6.7.4</w:delText>
        </w:r>
        <w:r w:rsidDel="001F2D9C">
          <w:rPr>
            <w:rFonts w:asciiTheme="minorHAnsi" w:eastAsiaTheme="minorEastAsia" w:hAnsiTheme="minorHAnsi" w:cstheme="minorBidi"/>
            <w:sz w:val="22"/>
            <w:szCs w:val="22"/>
            <w:lang w:val="en-US"/>
          </w:rPr>
          <w:tab/>
        </w:r>
        <w:r w:rsidDel="001F2D9C">
          <w:delText xml:space="preserve">Solution#7.4  Network slice actual duration charging from the </w:delText>
        </w:r>
        <w:r w:rsidDel="001F2D9C">
          <w:rPr>
            <w:lang w:eastAsia="zh-CN"/>
          </w:rPr>
          <w:delText>NWDAF</w:delText>
        </w:r>
        <w:r w:rsidDel="001F2D9C">
          <w:tab/>
          <w:delText>59</w:delText>
        </w:r>
      </w:del>
    </w:p>
    <w:p w14:paraId="0E6C9F7C" w14:textId="56B41C61" w:rsidR="0052728C" w:rsidDel="001F2D9C" w:rsidRDefault="0052728C">
      <w:pPr>
        <w:pStyle w:val="TOC4"/>
        <w:rPr>
          <w:del w:id="683" w:author="S5-232746" w:date="2023-03-06T23:35:00Z"/>
          <w:rFonts w:asciiTheme="minorHAnsi" w:eastAsiaTheme="minorEastAsia" w:hAnsiTheme="minorHAnsi" w:cstheme="minorBidi"/>
          <w:sz w:val="22"/>
          <w:szCs w:val="22"/>
          <w:lang w:val="en-US"/>
        </w:rPr>
      </w:pPr>
      <w:del w:id="684" w:author="S5-232746" w:date="2023-03-06T23:35:00Z">
        <w:r w:rsidDel="001F2D9C">
          <w:delText>6.7.4.1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59</w:delText>
        </w:r>
      </w:del>
    </w:p>
    <w:p w14:paraId="782F0167" w14:textId="02646C82" w:rsidR="0052728C" w:rsidDel="001F2D9C" w:rsidRDefault="0052728C">
      <w:pPr>
        <w:pStyle w:val="TOC4"/>
        <w:rPr>
          <w:del w:id="685" w:author="S5-232746" w:date="2023-03-06T23:35:00Z"/>
          <w:rFonts w:asciiTheme="minorHAnsi" w:eastAsiaTheme="minorEastAsia" w:hAnsiTheme="minorHAnsi" w:cstheme="minorBidi"/>
          <w:sz w:val="22"/>
          <w:szCs w:val="22"/>
          <w:lang w:val="en-US"/>
        </w:rPr>
      </w:pPr>
      <w:del w:id="686" w:author="S5-232746" w:date="2023-03-06T23:35:00Z">
        <w:r w:rsidDel="001F2D9C">
          <w:delText>6.7.4.2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59</w:delText>
        </w:r>
      </w:del>
    </w:p>
    <w:p w14:paraId="3E55D6D0" w14:textId="1DF40E45" w:rsidR="0052728C" w:rsidDel="001F2D9C" w:rsidRDefault="0052728C">
      <w:pPr>
        <w:pStyle w:val="TOC4"/>
        <w:rPr>
          <w:del w:id="687" w:author="S5-232746" w:date="2023-03-06T23:35:00Z"/>
          <w:rFonts w:asciiTheme="minorHAnsi" w:eastAsiaTheme="minorEastAsia" w:hAnsiTheme="minorHAnsi" w:cstheme="minorBidi"/>
          <w:sz w:val="22"/>
          <w:szCs w:val="22"/>
          <w:lang w:val="en-US"/>
        </w:rPr>
      </w:pPr>
      <w:del w:id="688" w:author="S5-232746" w:date="2023-03-06T23:35:00Z">
        <w:r w:rsidDel="001F2D9C">
          <w:delText>6.7.4.3</w:delText>
        </w:r>
        <w:r w:rsidDel="001F2D9C">
          <w:rPr>
            <w:rFonts w:asciiTheme="minorHAnsi" w:eastAsiaTheme="minorEastAsia" w:hAnsiTheme="minorHAnsi" w:cstheme="minorBidi"/>
            <w:sz w:val="22"/>
            <w:szCs w:val="22"/>
            <w:lang w:val="en-US"/>
          </w:rPr>
          <w:tab/>
        </w:r>
        <w:r w:rsidDel="001F2D9C">
          <w:delText>Flow description</w:delText>
        </w:r>
        <w:r w:rsidDel="001F2D9C">
          <w:tab/>
          <w:delText>59</w:delText>
        </w:r>
      </w:del>
    </w:p>
    <w:p w14:paraId="7E1EAFEB" w14:textId="1B8CEB39" w:rsidR="0052728C" w:rsidDel="001F2D9C" w:rsidRDefault="0052728C">
      <w:pPr>
        <w:pStyle w:val="TOC3"/>
        <w:rPr>
          <w:del w:id="689" w:author="S5-232746" w:date="2023-03-06T23:35:00Z"/>
          <w:rFonts w:asciiTheme="minorHAnsi" w:eastAsiaTheme="minorEastAsia" w:hAnsiTheme="minorHAnsi" w:cstheme="minorBidi"/>
          <w:sz w:val="22"/>
          <w:szCs w:val="22"/>
          <w:lang w:val="en-US"/>
        </w:rPr>
      </w:pPr>
      <w:del w:id="690" w:author="S5-232746" w:date="2023-03-06T23:35:00Z">
        <w:r w:rsidDel="001F2D9C">
          <w:delText>6.7.5</w:delText>
        </w:r>
        <w:r w:rsidDel="001F2D9C">
          <w:rPr>
            <w:rFonts w:asciiTheme="minorHAnsi" w:eastAsiaTheme="minorEastAsia" w:hAnsiTheme="minorHAnsi" w:cstheme="minorBidi"/>
            <w:sz w:val="22"/>
            <w:szCs w:val="22"/>
            <w:lang w:val="en-US"/>
          </w:rPr>
          <w:tab/>
        </w:r>
        <w:r w:rsidDel="001F2D9C">
          <w:delText>Evaluation</w:delText>
        </w:r>
        <w:r w:rsidDel="001F2D9C">
          <w:tab/>
          <w:delText>60</w:delText>
        </w:r>
      </w:del>
    </w:p>
    <w:p w14:paraId="7A4FB9B6" w14:textId="0B286D53" w:rsidR="0052728C" w:rsidDel="001F2D9C" w:rsidRDefault="0052728C">
      <w:pPr>
        <w:pStyle w:val="TOC3"/>
        <w:rPr>
          <w:del w:id="691" w:author="S5-232746" w:date="2023-03-06T23:35:00Z"/>
          <w:rFonts w:asciiTheme="minorHAnsi" w:eastAsiaTheme="minorEastAsia" w:hAnsiTheme="minorHAnsi" w:cstheme="minorBidi"/>
          <w:sz w:val="22"/>
          <w:szCs w:val="22"/>
          <w:lang w:val="en-US"/>
        </w:rPr>
      </w:pPr>
      <w:del w:id="692" w:author="S5-232746" w:date="2023-03-06T23:35:00Z">
        <w:r w:rsidDel="001F2D9C">
          <w:delText>6.7.6</w:delText>
        </w:r>
        <w:r w:rsidDel="001F2D9C">
          <w:rPr>
            <w:rFonts w:asciiTheme="minorHAnsi" w:eastAsiaTheme="minorEastAsia" w:hAnsiTheme="minorHAnsi" w:cstheme="minorBidi"/>
            <w:sz w:val="22"/>
            <w:szCs w:val="22"/>
            <w:lang w:val="en-US"/>
          </w:rPr>
          <w:tab/>
        </w:r>
        <w:r w:rsidDel="001F2D9C">
          <w:delText>Conclusions</w:delText>
        </w:r>
        <w:r w:rsidDel="001F2D9C">
          <w:tab/>
          <w:delText>60</w:delText>
        </w:r>
      </w:del>
    </w:p>
    <w:p w14:paraId="5F947852" w14:textId="162204D3" w:rsidR="0052728C" w:rsidDel="001F2D9C" w:rsidRDefault="0052728C">
      <w:pPr>
        <w:pStyle w:val="TOC2"/>
        <w:rPr>
          <w:del w:id="693" w:author="S5-232746" w:date="2023-03-06T23:35:00Z"/>
          <w:rFonts w:asciiTheme="minorHAnsi" w:eastAsiaTheme="minorEastAsia" w:hAnsiTheme="minorHAnsi" w:cstheme="minorBidi"/>
          <w:sz w:val="22"/>
          <w:szCs w:val="22"/>
          <w:lang w:val="en-US"/>
        </w:rPr>
      </w:pPr>
      <w:del w:id="694" w:author="S5-232746" w:date="2023-03-06T23:35:00Z">
        <w:r w:rsidRPr="006A2F1E" w:rsidDel="001F2D9C">
          <w:rPr>
            <w:rFonts w:eastAsia="SimSun"/>
          </w:rPr>
          <w:delText>6.8</w:delText>
        </w:r>
        <w:r w:rsidDel="001F2D9C">
          <w:rPr>
            <w:rFonts w:asciiTheme="minorHAnsi" w:eastAsiaTheme="minorEastAsia" w:hAnsiTheme="minorHAnsi" w:cstheme="minorBidi"/>
            <w:sz w:val="22"/>
            <w:szCs w:val="22"/>
            <w:lang w:val="en-US"/>
          </w:rPr>
          <w:tab/>
        </w:r>
        <w:r w:rsidRPr="006A2F1E" w:rsidDel="001F2D9C">
          <w:rPr>
            <w:rFonts w:eastAsia="SimSun"/>
          </w:rPr>
          <w:delText>Key Issue #8: Converged Charging for NSSAA</w:delText>
        </w:r>
        <w:r w:rsidDel="001F2D9C">
          <w:tab/>
          <w:delText>60</w:delText>
        </w:r>
      </w:del>
    </w:p>
    <w:p w14:paraId="5DD8CFB5" w14:textId="2551B6C1" w:rsidR="0052728C" w:rsidDel="001F2D9C" w:rsidRDefault="0052728C">
      <w:pPr>
        <w:pStyle w:val="TOC3"/>
        <w:rPr>
          <w:del w:id="695" w:author="S5-232746" w:date="2023-03-06T23:35:00Z"/>
          <w:rFonts w:asciiTheme="minorHAnsi" w:eastAsiaTheme="minorEastAsia" w:hAnsiTheme="minorHAnsi" w:cstheme="minorBidi"/>
          <w:sz w:val="22"/>
          <w:szCs w:val="22"/>
          <w:lang w:val="en-US"/>
        </w:rPr>
      </w:pPr>
      <w:del w:id="696" w:author="S5-232746" w:date="2023-03-06T23:35:00Z">
        <w:r w:rsidRPr="006A2F1E" w:rsidDel="001F2D9C">
          <w:rPr>
            <w:rFonts w:eastAsia="SimSun"/>
          </w:rPr>
          <w:delText>6.8.1</w:delText>
        </w:r>
        <w:r w:rsidDel="001F2D9C">
          <w:rPr>
            <w:rFonts w:asciiTheme="minorHAnsi" w:eastAsiaTheme="minorEastAsia" w:hAnsiTheme="minorHAnsi" w:cstheme="minorBidi"/>
            <w:sz w:val="22"/>
            <w:szCs w:val="22"/>
            <w:lang w:val="en-US"/>
          </w:rPr>
          <w:tab/>
        </w:r>
        <w:r w:rsidRPr="006A2F1E" w:rsidDel="001F2D9C">
          <w:rPr>
            <w:rFonts w:eastAsia="SimSun"/>
          </w:rPr>
          <w:delText>General Description</w:delText>
        </w:r>
        <w:r w:rsidDel="001F2D9C">
          <w:tab/>
          <w:delText>60</w:delText>
        </w:r>
      </w:del>
    </w:p>
    <w:p w14:paraId="61A53E80" w14:textId="6648AFD4" w:rsidR="0052728C" w:rsidDel="001F2D9C" w:rsidRDefault="0052728C">
      <w:pPr>
        <w:pStyle w:val="TOC3"/>
        <w:rPr>
          <w:del w:id="697" w:author="S5-232746" w:date="2023-03-06T23:35:00Z"/>
          <w:rFonts w:asciiTheme="minorHAnsi" w:eastAsiaTheme="minorEastAsia" w:hAnsiTheme="minorHAnsi" w:cstheme="minorBidi"/>
          <w:sz w:val="22"/>
          <w:szCs w:val="22"/>
          <w:lang w:val="en-US"/>
        </w:rPr>
      </w:pPr>
      <w:del w:id="698" w:author="S5-232746" w:date="2023-03-06T23:35:00Z">
        <w:r w:rsidRPr="006A2F1E" w:rsidDel="001F2D9C">
          <w:rPr>
            <w:rFonts w:eastAsia="SimSun"/>
          </w:rPr>
          <w:delText>6.8.2</w:delText>
        </w:r>
        <w:r w:rsidDel="001F2D9C">
          <w:rPr>
            <w:rFonts w:asciiTheme="minorHAnsi" w:eastAsiaTheme="minorEastAsia" w:hAnsiTheme="minorHAnsi" w:cstheme="minorBidi"/>
            <w:sz w:val="22"/>
            <w:szCs w:val="22"/>
            <w:lang w:val="en-US"/>
          </w:rPr>
          <w:tab/>
        </w:r>
        <w:r w:rsidRPr="006A2F1E" w:rsidDel="001F2D9C">
          <w:rPr>
            <w:rFonts w:eastAsia="SimSun"/>
          </w:rPr>
          <w:delText>Solution#8.1 Converged Charging for NSSAA</w:delText>
        </w:r>
        <w:r w:rsidDel="001F2D9C">
          <w:tab/>
          <w:delText>61</w:delText>
        </w:r>
      </w:del>
    </w:p>
    <w:p w14:paraId="1B5B95FC" w14:textId="759E06F7" w:rsidR="0052728C" w:rsidDel="001F2D9C" w:rsidRDefault="0052728C">
      <w:pPr>
        <w:pStyle w:val="TOC4"/>
        <w:rPr>
          <w:del w:id="699" w:author="S5-232746" w:date="2023-03-06T23:35:00Z"/>
          <w:rFonts w:asciiTheme="minorHAnsi" w:eastAsiaTheme="minorEastAsia" w:hAnsiTheme="minorHAnsi" w:cstheme="minorBidi"/>
          <w:sz w:val="22"/>
          <w:szCs w:val="22"/>
          <w:lang w:val="en-US"/>
        </w:rPr>
      </w:pPr>
      <w:del w:id="700" w:author="S5-232746" w:date="2023-03-06T23:35:00Z">
        <w:r w:rsidRPr="006A2F1E" w:rsidDel="001F2D9C">
          <w:rPr>
            <w:rFonts w:eastAsia="SimSun"/>
          </w:rPr>
          <w:delText>6.8.2.1</w:delText>
        </w:r>
        <w:r w:rsidDel="001F2D9C">
          <w:rPr>
            <w:rFonts w:asciiTheme="minorHAnsi" w:eastAsiaTheme="minorEastAsia" w:hAnsiTheme="minorHAnsi" w:cstheme="minorBidi"/>
            <w:sz w:val="22"/>
            <w:szCs w:val="22"/>
            <w:lang w:val="en-US"/>
          </w:rPr>
          <w:tab/>
        </w:r>
        <w:r w:rsidRPr="006A2F1E" w:rsidDel="001F2D9C">
          <w:rPr>
            <w:rFonts w:eastAsia="SimSun"/>
          </w:rPr>
          <w:delText>General description</w:delText>
        </w:r>
        <w:r w:rsidDel="001F2D9C">
          <w:tab/>
          <w:delText>61</w:delText>
        </w:r>
      </w:del>
    </w:p>
    <w:p w14:paraId="2395A417" w14:textId="64B86101" w:rsidR="0052728C" w:rsidDel="001F2D9C" w:rsidRDefault="0052728C">
      <w:pPr>
        <w:pStyle w:val="TOC4"/>
        <w:rPr>
          <w:del w:id="701" w:author="S5-232746" w:date="2023-03-06T23:35:00Z"/>
          <w:rFonts w:asciiTheme="minorHAnsi" w:eastAsiaTheme="minorEastAsia" w:hAnsiTheme="minorHAnsi" w:cstheme="minorBidi"/>
          <w:sz w:val="22"/>
          <w:szCs w:val="22"/>
          <w:lang w:val="en-US"/>
        </w:rPr>
      </w:pPr>
      <w:del w:id="702" w:author="S5-232746" w:date="2023-03-06T23:35:00Z">
        <w:r w:rsidRPr="006A2F1E" w:rsidDel="001F2D9C">
          <w:rPr>
            <w:rFonts w:eastAsia="SimSun"/>
          </w:rPr>
          <w:delText>6.8.2.2</w:delText>
        </w:r>
        <w:r w:rsidDel="001F2D9C">
          <w:rPr>
            <w:rFonts w:asciiTheme="minorHAnsi" w:eastAsiaTheme="minorEastAsia" w:hAnsiTheme="minorHAnsi" w:cstheme="minorBidi"/>
            <w:sz w:val="22"/>
            <w:szCs w:val="22"/>
            <w:lang w:val="en-US"/>
          </w:rPr>
          <w:tab/>
        </w:r>
        <w:r w:rsidRPr="006A2F1E" w:rsidDel="001F2D9C">
          <w:rPr>
            <w:rFonts w:eastAsia="SimSun"/>
          </w:rPr>
          <w:delText>Architecture description</w:delText>
        </w:r>
        <w:r w:rsidDel="001F2D9C">
          <w:tab/>
          <w:delText>61</w:delText>
        </w:r>
      </w:del>
    </w:p>
    <w:p w14:paraId="3EC4BB08" w14:textId="2415C9BA" w:rsidR="0052728C" w:rsidDel="001F2D9C" w:rsidRDefault="0052728C">
      <w:pPr>
        <w:pStyle w:val="TOC4"/>
        <w:rPr>
          <w:del w:id="703" w:author="S5-232746" w:date="2023-03-06T23:35:00Z"/>
          <w:rFonts w:asciiTheme="minorHAnsi" w:eastAsiaTheme="minorEastAsia" w:hAnsiTheme="minorHAnsi" w:cstheme="minorBidi"/>
          <w:sz w:val="22"/>
          <w:szCs w:val="22"/>
          <w:lang w:val="en-US"/>
        </w:rPr>
      </w:pPr>
      <w:del w:id="704" w:author="S5-232746" w:date="2023-03-06T23:35:00Z">
        <w:r w:rsidRPr="006A2F1E" w:rsidDel="001F2D9C">
          <w:rPr>
            <w:rFonts w:eastAsia="SimSun"/>
          </w:rPr>
          <w:delText>6.8.2.3</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61</w:delText>
        </w:r>
      </w:del>
    </w:p>
    <w:p w14:paraId="1C47EFFC" w14:textId="51AF0484" w:rsidR="0052728C" w:rsidDel="001F2D9C" w:rsidRDefault="0052728C">
      <w:pPr>
        <w:pStyle w:val="TOC3"/>
        <w:rPr>
          <w:del w:id="705" w:author="S5-232746" w:date="2023-03-06T23:35:00Z"/>
          <w:rFonts w:asciiTheme="minorHAnsi" w:eastAsiaTheme="minorEastAsia" w:hAnsiTheme="minorHAnsi" w:cstheme="minorBidi"/>
          <w:sz w:val="22"/>
          <w:szCs w:val="22"/>
          <w:lang w:val="en-US"/>
        </w:rPr>
      </w:pPr>
      <w:del w:id="706" w:author="S5-232746" w:date="2023-03-06T23:35:00Z">
        <w:r w:rsidRPr="006A2F1E" w:rsidDel="001F2D9C">
          <w:rPr>
            <w:rFonts w:eastAsia="SimSun"/>
          </w:rPr>
          <w:delText>6.8.3</w:delText>
        </w:r>
        <w:r w:rsidDel="001F2D9C">
          <w:rPr>
            <w:rFonts w:asciiTheme="minorHAnsi" w:eastAsiaTheme="minorEastAsia" w:hAnsiTheme="minorHAnsi" w:cstheme="minorBidi"/>
            <w:sz w:val="22"/>
            <w:szCs w:val="22"/>
            <w:lang w:val="en-US"/>
          </w:rPr>
          <w:tab/>
        </w:r>
        <w:r w:rsidRPr="006A2F1E" w:rsidDel="001F2D9C">
          <w:rPr>
            <w:rFonts w:eastAsia="SimSun"/>
          </w:rPr>
          <w:delText>Solution#8.2 Converged Charging for NSSAA from AAA-P</w:delText>
        </w:r>
        <w:r w:rsidDel="001F2D9C">
          <w:tab/>
          <w:delText>63</w:delText>
        </w:r>
      </w:del>
    </w:p>
    <w:p w14:paraId="0ECE545E" w14:textId="15B4CD01" w:rsidR="0052728C" w:rsidDel="001F2D9C" w:rsidRDefault="0052728C">
      <w:pPr>
        <w:pStyle w:val="TOC4"/>
        <w:rPr>
          <w:del w:id="707" w:author="S5-232746" w:date="2023-03-06T23:35:00Z"/>
          <w:rFonts w:asciiTheme="minorHAnsi" w:eastAsiaTheme="minorEastAsia" w:hAnsiTheme="minorHAnsi" w:cstheme="minorBidi"/>
          <w:sz w:val="22"/>
          <w:szCs w:val="22"/>
          <w:lang w:val="en-US"/>
        </w:rPr>
      </w:pPr>
      <w:del w:id="708" w:author="S5-232746" w:date="2023-03-06T23:35:00Z">
        <w:r w:rsidRPr="006A2F1E" w:rsidDel="001F2D9C">
          <w:rPr>
            <w:rFonts w:eastAsia="SimSun"/>
          </w:rPr>
          <w:delText>6.8.3.1</w:delText>
        </w:r>
        <w:r w:rsidDel="001F2D9C">
          <w:rPr>
            <w:rFonts w:asciiTheme="minorHAnsi" w:eastAsiaTheme="minorEastAsia" w:hAnsiTheme="minorHAnsi" w:cstheme="minorBidi"/>
            <w:sz w:val="22"/>
            <w:szCs w:val="22"/>
            <w:lang w:val="en-US"/>
          </w:rPr>
          <w:tab/>
        </w:r>
        <w:r w:rsidRPr="006A2F1E" w:rsidDel="001F2D9C">
          <w:rPr>
            <w:rFonts w:eastAsia="SimSun"/>
          </w:rPr>
          <w:delText>General description</w:delText>
        </w:r>
        <w:r w:rsidDel="001F2D9C">
          <w:tab/>
          <w:delText>63</w:delText>
        </w:r>
      </w:del>
    </w:p>
    <w:p w14:paraId="1C874802" w14:textId="5185AA36" w:rsidR="0052728C" w:rsidDel="001F2D9C" w:rsidRDefault="0052728C">
      <w:pPr>
        <w:pStyle w:val="TOC4"/>
        <w:rPr>
          <w:del w:id="709" w:author="S5-232746" w:date="2023-03-06T23:35:00Z"/>
          <w:rFonts w:asciiTheme="minorHAnsi" w:eastAsiaTheme="minorEastAsia" w:hAnsiTheme="minorHAnsi" w:cstheme="minorBidi"/>
          <w:sz w:val="22"/>
          <w:szCs w:val="22"/>
          <w:lang w:val="en-US"/>
        </w:rPr>
      </w:pPr>
      <w:del w:id="710" w:author="S5-232746" w:date="2023-03-06T23:35:00Z">
        <w:r w:rsidRPr="006A2F1E" w:rsidDel="001F2D9C">
          <w:rPr>
            <w:rFonts w:eastAsia="SimSun"/>
          </w:rPr>
          <w:delText>6.8.3.2</w:delText>
        </w:r>
        <w:r w:rsidDel="001F2D9C">
          <w:rPr>
            <w:rFonts w:asciiTheme="minorHAnsi" w:eastAsiaTheme="minorEastAsia" w:hAnsiTheme="minorHAnsi" w:cstheme="minorBidi"/>
            <w:sz w:val="22"/>
            <w:szCs w:val="22"/>
            <w:lang w:val="en-US"/>
          </w:rPr>
          <w:tab/>
        </w:r>
        <w:r w:rsidRPr="006A2F1E" w:rsidDel="001F2D9C">
          <w:rPr>
            <w:rFonts w:eastAsia="SimSun"/>
          </w:rPr>
          <w:delText>Architecture description</w:delText>
        </w:r>
        <w:r w:rsidDel="001F2D9C">
          <w:tab/>
          <w:delText>63</w:delText>
        </w:r>
      </w:del>
    </w:p>
    <w:p w14:paraId="0CE22E80" w14:textId="336F004A" w:rsidR="0052728C" w:rsidDel="001F2D9C" w:rsidRDefault="0052728C">
      <w:pPr>
        <w:pStyle w:val="TOC4"/>
        <w:rPr>
          <w:del w:id="711" w:author="S5-232746" w:date="2023-03-06T23:35:00Z"/>
          <w:rFonts w:asciiTheme="minorHAnsi" w:eastAsiaTheme="minorEastAsia" w:hAnsiTheme="minorHAnsi" w:cstheme="minorBidi"/>
          <w:sz w:val="22"/>
          <w:szCs w:val="22"/>
          <w:lang w:val="en-US"/>
        </w:rPr>
      </w:pPr>
      <w:del w:id="712" w:author="S5-232746" w:date="2023-03-06T23:35:00Z">
        <w:r w:rsidRPr="006A2F1E" w:rsidDel="001F2D9C">
          <w:rPr>
            <w:rFonts w:eastAsia="SimSun"/>
          </w:rPr>
          <w:delText>6.8.3.3</w:delText>
        </w:r>
        <w:r w:rsidDel="001F2D9C">
          <w:rPr>
            <w:rFonts w:asciiTheme="minorHAnsi" w:eastAsiaTheme="minorEastAsia" w:hAnsiTheme="minorHAnsi" w:cstheme="minorBidi"/>
            <w:sz w:val="22"/>
            <w:szCs w:val="22"/>
            <w:lang w:val="en-US"/>
          </w:rPr>
          <w:tab/>
        </w:r>
        <w:r w:rsidRPr="006A2F1E" w:rsidDel="001F2D9C">
          <w:rPr>
            <w:rFonts w:eastAsia="SimSun"/>
          </w:rPr>
          <w:delText>Flow description</w:delText>
        </w:r>
        <w:r w:rsidDel="001F2D9C">
          <w:tab/>
          <w:delText>63</w:delText>
        </w:r>
      </w:del>
    </w:p>
    <w:p w14:paraId="5C1E99B3" w14:textId="251CACA6" w:rsidR="0052728C" w:rsidDel="001F2D9C" w:rsidRDefault="0052728C">
      <w:pPr>
        <w:pStyle w:val="TOC3"/>
        <w:rPr>
          <w:del w:id="713" w:author="S5-232746" w:date="2023-03-06T23:35:00Z"/>
          <w:rFonts w:asciiTheme="minorHAnsi" w:eastAsiaTheme="minorEastAsia" w:hAnsiTheme="minorHAnsi" w:cstheme="minorBidi"/>
          <w:sz w:val="22"/>
          <w:szCs w:val="22"/>
          <w:lang w:val="en-US"/>
        </w:rPr>
      </w:pPr>
      <w:del w:id="714" w:author="S5-232746" w:date="2023-03-06T23:35:00Z">
        <w:r w:rsidDel="001F2D9C">
          <w:delText>6.8.4</w:delText>
        </w:r>
        <w:r w:rsidDel="001F2D9C">
          <w:rPr>
            <w:rFonts w:asciiTheme="minorHAnsi" w:eastAsiaTheme="minorEastAsia" w:hAnsiTheme="minorHAnsi" w:cstheme="minorBidi"/>
            <w:sz w:val="22"/>
            <w:szCs w:val="22"/>
            <w:lang w:val="en-US"/>
          </w:rPr>
          <w:tab/>
        </w:r>
        <w:r w:rsidDel="001F2D9C">
          <w:delText>Evaluation</w:delText>
        </w:r>
        <w:r w:rsidDel="001F2D9C">
          <w:tab/>
          <w:delText>65</w:delText>
        </w:r>
      </w:del>
    </w:p>
    <w:p w14:paraId="1CFB4085" w14:textId="0F3618B4" w:rsidR="0052728C" w:rsidDel="001F2D9C" w:rsidRDefault="0052728C">
      <w:pPr>
        <w:pStyle w:val="TOC3"/>
        <w:rPr>
          <w:del w:id="715" w:author="S5-232746" w:date="2023-03-06T23:35:00Z"/>
          <w:rFonts w:asciiTheme="minorHAnsi" w:eastAsiaTheme="minorEastAsia" w:hAnsiTheme="minorHAnsi" w:cstheme="minorBidi"/>
          <w:sz w:val="22"/>
          <w:szCs w:val="22"/>
          <w:lang w:val="en-US"/>
        </w:rPr>
      </w:pPr>
      <w:del w:id="716" w:author="S5-232746" w:date="2023-03-06T23:35:00Z">
        <w:r w:rsidDel="001F2D9C">
          <w:delText>6.8.5</w:delText>
        </w:r>
        <w:r w:rsidDel="001F2D9C">
          <w:rPr>
            <w:rFonts w:asciiTheme="minorHAnsi" w:eastAsiaTheme="minorEastAsia" w:hAnsiTheme="minorHAnsi" w:cstheme="minorBidi"/>
            <w:sz w:val="22"/>
            <w:szCs w:val="22"/>
            <w:lang w:val="en-US"/>
          </w:rPr>
          <w:tab/>
        </w:r>
        <w:r w:rsidDel="001F2D9C">
          <w:delText>Conclusion</w:delText>
        </w:r>
        <w:r w:rsidDel="001F2D9C">
          <w:tab/>
          <w:delText>65</w:delText>
        </w:r>
      </w:del>
    </w:p>
    <w:p w14:paraId="6DE6F5A5" w14:textId="51B64F01" w:rsidR="0052728C" w:rsidDel="001F2D9C" w:rsidRDefault="0052728C">
      <w:pPr>
        <w:pStyle w:val="TOC2"/>
        <w:rPr>
          <w:del w:id="717" w:author="S5-232746" w:date="2023-03-06T23:35:00Z"/>
          <w:rFonts w:asciiTheme="minorHAnsi" w:eastAsiaTheme="minorEastAsia" w:hAnsiTheme="minorHAnsi" w:cstheme="minorBidi"/>
          <w:sz w:val="22"/>
          <w:szCs w:val="22"/>
          <w:lang w:val="en-US"/>
        </w:rPr>
      </w:pPr>
      <w:del w:id="718" w:author="S5-232746" w:date="2023-03-06T23:35:00Z">
        <w:r w:rsidDel="001F2D9C">
          <w:delText>6.9</w:delText>
        </w:r>
        <w:r w:rsidDel="001F2D9C">
          <w:rPr>
            <w:rFonts w:asciiTheme="minorHAnsi" w:eastAsiaTheme="minorEastAsia" w:hAnsiTheme="minorHAnsi" w:cstheme="minorBidi"/>
            <w:sz w:val="22"/>
            <w:szCs w:val="22"/>
            <w:lang w:val="en-US"/>
          </w:rPr>
          <w:tab/>
        </w:r>
        <w:r w:rsidDel="001F2D9C">
          <w:delText>Key Issue #9: Service based interface between UE CCS and Tenant CCS</w:delText>
        </w:r>
        <w:r w:rsidDel="001F2D9C">
          <w:tab/>
          <w:delText>65</w:delText>
        </w:r>
      </w:del>
    </w:p>
    <w:p w14:paraId="506AB825" w14:textId="4FF63EFB" w:rsidR="0052728C" w:rsidDel="001F2D9C" w:rsidRDefault="0052728C">
      <w:pPr>
        <w:pStyle w:val="TOC3"/>
        <w:rPr>
          <w:del w:id="719" w:author="S5-232746" w:date="2023-03-06T23:35:00Z"/>
          <w:rFonts w:asciiTheme="minorHAnsi" w:eastAsiaTheme="minorEastAsia" w:hAnsiTheme="minorHAnsi" w:cstheme="minorBidi"/>
          <w:sz w:val="22"/>
          <w:szCs w:val="22"/>
          <w:lang w:val="en-US"/>
        </w:rPr>
      </w:pPr>
      <w:del w:id="720" w:author="S5-232746" w:date="2023-03-06T23:35:00Z">
        <w:r w:rsidDel="001F2D9C">
          <w:delText>6.9.1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65</w:delText>
        </w:r>
      </w:del>
    </w:p>
    <w:p w14:paraId="2927515D" w14:textId="2F696DA0" w:rsidR="0052728C" w:rsidDel="001F2D9C" w:rsidRDefault="0052728C">
      <w:pPr>
        <w:pStyle w:val="TOC3"/>
        <w:rPr>
          <w:del w:id="721" w:author="S5-232746" w:date="2023-03-06T23:35:00Z"/>
          <w:rFonts w:asciiTheme="minorHAnsi" w:eastAsiaTheme="minorEastAsia" w:hAnsiTheme="minorHAnsi" w:cstheme="minorBidi"/>
          <w:sz w:val="22"/>
          <w:szCs w:val="22"/>
          <w:lang w:val="en-US"/>
        </w:rPr>
      </w:pPr>
      <w:del w:id="722" w:author="S5-232746" w:date="2023-03-06T23:35:00Z">
        <w:r w:rsidDel="001F2D9C">
          <w:delText>6.9.2</w:delText>
        </w:r>
        <w:r w:rsidDel="001F2D9C">
          <w:rPr>
            <w:rFonts w:asciiTheme="minorHAnsi" w:eastAsiaTheme="minorEastAsia" w:hAnsiTheme="minorHAnsi" w:cstheme="minorBidi"/>
            <w:sz w:val="22"/>
            <w:szCs w:val="22"/>
            <w:lang w:val="en-US"/>
          </w:rPr>
          <w:tab/>
        </w:r>
        <w:r w:rsidDel="001F2D9C">
          <w:delText>Solution #9.1 Reusing Nchf_ConvergedCharging service between UE CHF and Tenant CHF</w:delText>
        </w:r>
        <w:r w:rsidDel="001F2D9C">
          <w:tab/>
          <w:delText>65</w:delText>
        </w:r>
      </w:del>
    </w:p>
    <w:p w14:paraId="6469222B" w14:textId="6D80DBD7" w:rsidR="0052728C" w:rsidDel="001F2D9C" w:rsidRDefault="0052728C">
      <w:pPr>
        <w:pStyle w:val="TOC4"/>
        <w:rPr>
          <w:del w:id="723" w:author="S5-232746" w:date="2023-03-06T23:35:00Z"/>
          <w:rFonts w:asciiTheme="minorHAnsi" w:eastAsiaTheme="minorEastAsia" w:hAnsiTheme="minorHAnsi" w:cstheme="minorBidi"/>
          <w:sz w:val="22"/>
          <w:szCs w:val="22"/>
          <w:lang w:val="en-US"/>
        </w:rPr>
      </w:pPr>
      <w:del w:id="724" w:author="S5-232746" w:date="2023-03-06T23:35:00Z">
        <w:r w:rsidDel="001F2D9C">
          <w:delText>6.9.2.1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65</w:delText>
        </w:r>
      </w:del>
    </w:p>
    <w:p w14:paraId="3050AD1B" w14:textId="43C36D0C" w:rsidR="0052728C" w:rsidDel="001F2D9C" w:rsidRDefault="0052728C">
      <w:pPr>
        <w:pStyle w:val="TOC4"/>
        <w:rPr>
          <w:del w:id="725" w:author="S5-232746" w:date="2023-03-06T23:35:00Z"/>
          <w:rFonts w:asciiTheme="minorHAnsi" w:eastAsiaTheme="minorEastAsia" w:hAnsiTheme="minorHAnsi" w:cstheme="minorBidi"/>
          <w:sz w:val="22"/>
          <w:szCs w:val="22"/>
          <w:lang w:val="en-US"/>
        </w:rPr>
      </w:pPr>
      <w:del w:id="726" w:author="S5-232746" w:date="2023-03-06T23:35:00Z">
        <w:r w:rsidDel="001F2D9C">
          <w:delText>6.9.2.2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66</w:delText>
        </w:r>
      </w:del>
    </w:p>
    <w:p w14:paraId="220DA45A" w14:textId="09959B3B" w:rsidR="0052728C" w:rsidDel="001F2D9C" w:rsidRDefault="0052728C">
      <w:pPr>
        <w:pStyle w:val="TOC4"/>
        <w:rPr>
          <w:del w:id="727" w:author="S5-232746" w:date="2023-03-06T23:35:00Z"/>
          <w:rFonts w:asciiTheme="minorHAnsi" w:eastAsiaTheme="minorEastAsia" w:hAnsiTheme="minorHAnsi" w:cstheme="minorBidi"/>
          <w:sz w:val="22"/>
          <w:szCs w:val="22"/>
          <w:lang w:val="en-US"/>
        </w:rPr>
      </w:pPr>
      <w:del w:id="728" w:author="S5-232746" w:date="2023-03-06T23:35:00Z">
        <w:r w:rsidDel="001F2D9C">
          <w:delText>6.9.2.3</w:delText>
        </w:r>
        <w:r w:rsidDel="001F2D9C">
          <w:rPr>
            <w:rFonts w:asciiTheme="minorHAnsi" w:eastAsiaTheme="minorEastAsia" w:hAnsiTheme="minorHAnsi" w:cstheme="minorBidi"/>
            <w:sz w:val="22"/>
            <w:szCs w:val="22"/>
            <w:lang w:val="en-US"/>
          </w:rPr>
          <w:tab/>
        </w:r>
        <w:r w:rsidDel="001F2D9C">
          <w:delText>Flow description</w:delText>
        </w:r>
        <w:r w:rsidDel="001F2D9C">
          <w:tab/>
          <w:delText>66</w:delText>
        </w:r>
      </w:del>
    </w:p>
    <w:p w14:paraId="0066C560" w14:textId="43BAA35E" w:rsidR="0052728C" w:rsidDel="001F2D9C" w:rsidRDefault="0052728C">
      <w:pPr>
        <w:pStyle w:val="TOC3"/>
        <w:rPr>
          <w:del w:id="729" w:author="S5-232746" w:date="2023-03-06T23:35:00Z"/>
          <w:rFonts w:asciiTheme="minorHAnsi" w:eastAsiaTheme="minorEastAsia" w:hAnsiTheme="minorHAnsi" w:cstheme="minorBidi"/>
          <w:sz w:val="22"/>
          <w:szCs w:val="22"/>
          <w:lang w:val="en-US"/>
        </w:rPr>
      </w:pPr>
      <w:del w:id="730" w:author="S5-232746" w:date="2023-03-06T23:35:00Z">
        <w:r w:rsidDel="001F2D9C">
          <w:delText>6.9.3</w:delText>
        </w:r>
        <w:r w:rsidDel="001F2D9C">
          <w:rPr>
            <w:rFonts w:asciiTheme="minorHAnsi" w:eastAsiaTheme="minorEastAsia" w:hAnsiTheme="minorHAnsi" w:cstheme="minorBidi"/>
            <w:sz w:val="22"/>
            <w:szCs w:val="22"/>
            <w:lang w:val="en-US"/>
          </w:rPr>
          <w:tab/>
        </w:r>
        <w:r w:rsidDel="001F2D9C">
          <w:delText>Solution #9.2 New charging service API between UE CHF and Tenant CHF</w:delText>
        </w:r>
        <w:r w:rsidDel="001F2D9C">
          <w:tab/>
          <w:delText>66</w:delText>
        </w:r>
      </w:del>
    </w:p>
    <w:p w14:paraId="01AE9B97" w14:textId="20B9C669" w:rsidR="0052728C" w:rsidDel="001F2D9C" w:rsidRDefault="0052728C">
      <w:pPr>
        <w:pStyle w:val="TOC4"/>
        <w:rPr>
          <w:del w:id="731" w:author="S5-232746" w:date="2023-03-06T23:35:00Z"/>
          <w:rFonts w:asciiTheme="minorHAnsi" w:eastAsiaTheme="minorEastAsia" w:hAnsiTheme="minorHAnsi" w:cstheme="minorBidi"/>
          <w:sz w:val="22"/>
          <w:szCs w:val="22"/>
          <w:lang w:val="en-US"/>
        </w:rPr>
      </w:pPr>
      <w:del w:id="732" w:author="S5-232746" w:date="2023-03-06T23:35:00Z">
        <w:r w:rsidDel="001F2D9C">
          <w:delText>6.9.3.1</w:delText>
        </w:r>
        <w:r w:rsidDel="001F2D9C">
          <w:rPr>
            <w:rFonts w:asciiTheme="minorHAnsi" w:eastAsiaTheme="minorEastAsia" w:hAnsiTheme="minorHAnsi" w:cstheme="minorBidi"/>
            <w:sz w:val="22"/>
            <w:szCs w:val="22"/>
            <w:lang w:val="en-US"/>
          </w:rPr>
          <w:tab/>
        </w:r>
        <w:r w:rsidDel="001F2D9C">
          <w:delText>General description</w:delText>
        </w:r>
        <w:r w:rsidDel="001F2D9C">
          <w:tab/>
          <w:delText>66</w:delText>
        </w:r>
      </w:del>
    </w:p>
    <w:p w14:paraId="2293ADAD" w14:textId="44F73AAB" w:rsidR="0052728C" w:rsidDel="001F2D9C" w:rsidRDefault="0052728C">
      <w:pPr>
        <w:pStyle w:val="TOC4"/>
        <w:rPr>
          <w:del w:id="733" w:author="S5-232746" w:date="2023-03-06T23:35:00Z"/>
          <w:rFonts w:asciiTheme="minorHAnsi" w:eastAsiaTheme="minorEastAsia" w:hAnsiTheme="minorHAnsi" w:cstheme="minorBidi"/>
          <w:sz w:val="22"/>
          <w:szCs w:val="22"/>
          <w:lang w:val="en-US"/>
        </w:rPr>
      </w:pPr>
      <w:del w:id="734" w:author="S5-232746" w:date="2023-03-06T23:35:00Z">
        <w:r w:rsidDel="001F2D9C">
          <w:delText>6.9.3.2</w:delText>
        </w:r>
        <w:r w:rsidDel="001F2D9C">
          <w:rPr>
            <w:rFonts w:asciiTheme="minorHAnsi" w:eastAsiaTheme="minorEastAsia" w:hAnsiTheme="minorHAnsi" w:cstheme="minorBidi"/>
            <w:sz w:val="22"/>
            <w:szCs w:val="22"/>
            <w:lang w:val="en-US"/>
          </w:rPr>
          <w:tab/>
        </w:r>
        <w:r w:rsidDel="001F2D9C">
          <w:delText>Architecture description</w:delText>
        </w:r>
        <w:r w:rsidDel="001F2D9C">
          <w:tab/>
          <w:delText>66</w:delText>
        </w:r>
      </w:del>
    </w:p>
    <w:p w14:paraId="167A8215" w14:textId="567189C9" w:rsidR="0052728C" w:rsidDel="001F2D9C" w:rsidRDefault="0052728C">
      <w:pPr>
        <w:pStyle w:val="TOC4"/>
        <w:rPr>
          <w:del w:id="735" w:author="S5-232746" w:date="2023-03-06T23:35:00Z"/>
          <w:rFonts w:asciiTheme="minorHAnsi" w:eastAsiaTheme="minorEastAsia" w:hAnsiTheme="minorHAnsi" w:cstheme="minorBidi"/>
          <w:sz w:val="22"/>
          <w:szCs w:val="22"/>
          <w:lang w:val="en-US"/>
        </w:rPr>
      </w:pPr>
      <w:del w:id="736" w:author="S5-232746" w:date="2023-03-06T23:35:00Z">
        <w:r w:rsidDel="001F2D9C">
          <w:delText>6.9.3.3</w:delText>
        </w:r>
        <w:r w:rsidDel="001F2D9C">
          <w:rPr>
            <w:rFonts w:asciiTheme="minorHAnsi" w:eastAsiaTheme="minorEastAsia" w:hAnsiTheme="minorHAnsi" w:cstheme="minorBidi"/>
            <w:sz w:val="22"/>
            <w:szCs w:val="22"/>
            <w:lang w:val="en-US"/>
          </w:rPr>
          <w:tab/>
        </w:r>
        <w:r w:rsidDel="001F2D9C">
          <w:delText>Flow description</w:delText>
        </w:r>
        <w:r w:rsidDel="001F2D9C">
          <w:tab/>
          <w:delText>66</w:delText>
        </w:r>
      </w:del>
    </w:p>
    <w:p w14:paraId="74DD14B6" w14:textId="363C3729" w:rsidR="0052728C" w:rsidDel="001F2D9C" w:rsidRDefault="0052728C">
      <w:pPr>
        <w:pStyle w:val="TOC3"/>
        <w:rPr>
          <w:del w:id="737" w:author="S5-232746" w:date="2023-03-06T23:35:00Z"/>
          <w:rFonts w:asciiTheme="minorHAnsi" w:eastAsiaTheme="minorEastAsia" w:hAnsiTheme="minorHAnsi" w:cstheme="minorBidi"/>
          <w:sz w:val="22"/>
          <w:szCs w:val="22"/>
          <w:lang w:val="en-US"/>
        </w:rPr>
      </w:pPr>
      <w:del w:id="738" w:author="S5-232746" w:date="2023-03-06T23:35:00Z">
        <w:r w:rsidDel="001F2D9C">
          <w:delText>6.9.4</w:delText>
        </w:r>
        <w:r w:rsidDel="001F2D9C">
          <w:rPr>
            <w:rFonts w:asciiTheme="minorHAnsi" w:eastAsiaTheme="minorEastAsia" w:hAnsiTheme="minorHAnsi" w:cstheme="minorBidi"/>
            <w:sz w:val="22"/>
            <w:szCs w:val="22"/>
            <w:lang w:val="en-US"/>
          </w:rPr>
          <w:tab/>
        </w:r>
        <w:r w:rsidDel="001F2D9C">
          <w:delText>Evaluation</w:delText>
        </w:r>
        <w:r w:rsidDel="001F2D9C">
          <w:tab/>
          <w:delText>67</w:delText>
        </w:r>
      </w:del>
    </w:p>
    <w:p w14:paraId="607091B3" w14:textId="3447AAE2" w:rsidR="0052728C" w:rsidDel="001F2D9C" w:rsidRDefault="0052728C">
      <w:pPr>
        <w:pStyle w:val="TOC3"/>
        <w:rPr>
          <w:del w:id="739" w:author="S5-232746" w:date="2023-03-06T23:35:00Z"/>
          <w:rFonts w:asciiTheme="minorHAnsi" w:eastAsiaTheme="minorEastAsia" w:hAnsiTheme="minorHAnsi" w:cstheme="minorBidi"/>
          <w:sz w:val="22"/>
          <w:szCs w:val="22"/>
          <w:lang w:val="en-US"/>
        </w:rPr>
      </w:pPr>
      <w:del w:id="740" w:author="S5-232746" w:date="2023-03-06T23:35:00Z">
        <w:r w:rsidDel="001F2D9C">
          <w:delText>6.9.5</w:delText>
        </w:r>
        <w:r w:rsidDel="001F2D9C">
          <w:rPr>
            <w:rFonts w:asciiTheme="minorHAnsi" w:eastAsiaTheme="minorEastAsia" w:hAnsiTheme="minorHAnsi" w:cstheme="minorBidi"/>
            <w:sz w:val="22"/>
            <w:szCs w:val="22"/>
            <w:lang w:val="en-US"/>
          </w:rPr>
          <w:tab/>
        </w:r>
        <w:r w:rsidDel="001F2D9C">
          <w:delText>Conclusion</w:delText>
        </w:r>
        <w:r w:rsidDel="001F2D9C">
          <w:tab/>
          <w:delText>67</w:delText>
        </w:r>
      </w:del>
    </w:p>
    <w:p w14:paraId="599260C2" w14:textId="41D47D2E" w:rsidR="0052728C" w:rsidDel="001F2D9C" w:rsidRDefault="0052728C">
      <w:pPr>
        <w:pStyle w:val="TOC1"/>
        <w:rPr>
          <w:del w:id="741" w:author="S5-232746" w:date="2023-03-06T23:35:00Z"/>
          <w:rFonts w:asciiTheme="minorHAnsi" w:eastAsiaTheme="minorEastAsia" w:hAnsiTheme="minorHAnsi" w:cstheme="minorBidi"/>
          <w:szCs w:val="22"/>
          <w:lang w:val="en-US"/>
        </w:rPr>
      </w:pPr>
      <w:del w:id="742" w:author="S5-232746" w:date="2023-03-06T23:35:00Z">
        <w:r w:rsidDel="001F2D9C">
          <w:delText>7</w:delText>
        </w:r>
        <w:r w:rsidDel="001F2D9C">
          <w:rPr>
            <w:rFonts w:asciiTheme="minorHAnsi" w:eastAsiaTheme="minorEastAsia" w:hAnsiTheme="minorHAnsi" w:cstheme="minorBidi"/>
            <w:szCs w:val="22"/>
            <w:lang w:val="en-US"/>
          </w:rPr>
          <w:tab/>
        </w:r>
        <w:r w:rsidDel="001F2D9C">
          <w:delText>Conclusions and recommendations</w:delText>
        </w:r>
        <w:r w:rsidDel="001F2D9C">
          <w:tab/>
          <w:delText>67</w:delText>
        </w:r>
      </w:del>
    </w:p>
    <w:p w14:paraId="5F96DF6C" w14:textId="4CDD5E59" w:rsidR="0052728C" w:rsidDel="001F2D9C" w:rsidRDefault="0052728C">
      <w:pPr>
        <w:pStyle w:val="TOC8"/>
        <w:rPr>
          <w:del w:id="743" w:author="S5-232746" w:date="2023-03-06T23:35:00Z"/>
          <w:rFonts w:asciiTheme="minorHAnsi" w:eastAsiaTheme="minorEastAsia" w:hAnsiTheme="minorHAnsi" w:cstheme="minorBidi"/>
          <w:b w:val="0"/>
          <w:szCs w:val="22"/>
          <w:lang w:val="en-US"/>
        </w:rPr>
      </w:pPr>
      <w:del w:id="744" w:author="S5-232746" w:date="2023-03-06T23:35:00Z">
        <w:r w:rsidDel="001F2D9C">
          <w:delText>Annex A (informative): Change history</w:delText>
        </w:r>
        <w:r w:rsidDel="001F2D9C">
          <w:tab/>
          <w:delText>68</w:delText>
        </w:r>
      </w:del>
    </w:p>
    <w:p w14:paraId="134F8860" w14:textId="459177BA" w:rsidR="00080512" w:rsidRPr="007372D7" w:rsidRDefault="004132F5">
      <w:r w:rsidRPr="007372D7">
        <w:lastRenderedPageBreak/>
        <w:fldChar w:fldCharType="end"/>
      </w:r>
    </w:p>
    <w:p w14:paraId="55C0C9D1" w14:textId="3C83302D" w:rsidR="00080512" w:rsidRPr="007372D7" w:rsidRDefault="00080512" w:rsidP="00953C20">
      <w:pPr>
        <w:pStyle w:val="Heading1"/>
      </w:pPr>
      <w:r w:rsidRPr="007372D7">
        <w:br w:type="page"/>
      </w:r>
      <w:bookmarkStart w:id="745" w:name="foreword"/>
      <w:bookmarkStart w:id="746" w:name="_Toc66126508"/>
      <w:bookmarkStart w:id="747" w:name="_Toc72418107"/>
      <w:bookmarkStart w:id="748" w:name="_Toc72739194"/>
      <w:bookmarkStart w:id="749" w:name="_Toc112317649"/>
      <w:bookmarkStart w:id="750" w:name="_Toc129038145"/>
      <w:bookmarkEnd w:id="745"/>
      <w:r w:rsidRPr="007372D7">
        <w:lastRenderedPageBreak/>
        <w:t>Foreword</w:t>
      </w:r>
      <w:bookmarkEnd w:id="746"/>
      <w:bookmarkEnd w:id="747"/>
      <w:bookmarkEnd w:id="748"/>
      <w:bookmarkEnd w:id="749"/>
      <w:bookmarkEnd w:id="750"/>
    </w:p>
    <w:p w14:paraId="600B49A4" w14:textId="77777777" w:rsidR="00080512" w:rsidRPr="007372D7" w:rsidRDefault="00080512">
      <w:r w:rsidRPr="007372D7">
        <w:t xml:space="preserve">This Technical </w:t>
      </w:r>
      <w:bookmarkStart w:id="751" w:name="spectype3"/>
      <w:r w:rsidR="006F63C6" w:rsidRPr="007372D7">
        <w:t>Report</w:t>
      </w:r>
      <w:bookmarkEnd w:id="75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752" w:name="introduction"/>
      <w:bookmarkEnd w:id="752"/>
    </w:p>
    <w:p w14:paraId="54BD7401" w14:textId="0C5840D5" w:rsidR="00080512" w:rsidRPr="007372D7" w:rsidRDefault="00520B98" w:rsidP="00C224E7">
      <w:pPr>
        <w:pStyle w:val="Heading1"/>
      </w:pPr>
      <w:r w:rsidRPr="007372D7">
        <w:br w:type="page"/>
      </w:r>
      <w:bookmarkStart w:id="753" w:name="scope"/>
      <w:bookmarkStart w:id="754" w:name="_Toc66126509"/>
      <w:bookmarkStart w:id="755" w:name="_Toc72418108"/>
      <w:bookmarkStart w:id="756" w:name="_Toc72739195"/>
      <w:bookmarkStart w:id="757" w:name="_Toc112317650"/>
      <w:bookmarkStart w:id="758" w:name="_Toc129038146"/>
      <w:bookmarkEnd w:id="753"/>
      <w:r w:rsidR="00080512" w:rsidRPr="007372D7">
        <w:lastRenderedPageBreak/>
        <w:t>1</w:t>
      </w:r>
      <w:r w:rsidR="00080512" w:rsidRPr="007372D7">
        <w:tab/>
        <w:t>Scope</w:t>
      </w:r>
      <w:bookmarkEnd w:id="754"/>
      <w:bookmarkEnd w:id="755"/>
      <w:bookmarkEnd w:id="756"/>
      <w:bookmarkEnd w:id="757"/>
      <w:bookmarkEnd w:id="75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759" w:name="references"/>
      <w:bookmarkStart w:id="760" w:name="_Toc66126510"/>
      <w:bookmarkStart w:id="761" w:name="_Toc72418109"/>
      <w:bookmarkStart w:id="762" w:name="_Toc72739196"/>
      <w:bookmarkStart w:id="763" w:name="_Toc112317651"/>
      <w:bookmarkStart w:id="764" w:name="_Toc129038147"/>
      <w:bookmarkEnd w:id="759"/>
      <w:r w:rsidRPr="007372D7">
        <w:t>2</w:t>
      </w:r>
      <w:r w:rsidRPr="007372D7">
        <w:tab/>
        <w:t>References</w:t>
      </w:r>
      <w:bookmarkEnd w:id="760"/>
      <w:bookmarkEnd w:id="761"/>
      <w:bookmarkEnd w:id="762"/>
      <w:bookmarkEnd w:id="763"/>
      <w:bookmarkEnd w:id="76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765" w:name="definitions"/>
      <w:bookmarkStart w:id="766" w:name="_Toc66126511"/>
      <w:bookmarkStart w:id="767" w:name="_Toc72418110"/>
      <w:bookmarkStart w:id="768" w:name="_Toc72739197"/>
      <w:bookmarkStart w:id="769" w:name="_Toc112317652"/>
      <w:bookmarkStart w:id="770" w:name="_Toc129038148"/>
      <w:bookmarkEnd w:id="765"/>
      <w:r w:rsidRPr="007372D7">
        <w:t>3</w:t>
      </w:r>
      <w:r w:rsidRPr="007372D7">
        <w:tab/>
        <w:t>Definitions</w:t>
      </w:r>
      <w:r w:rsidR="00602AEA" w:rsidRPr="007372D7">
        <w:t xml:space="preserve"> of terms, symbols and abbreviations</w:t>
      </w:r>
      <w:bookmarkEnd w:id="766"/>
      <w:bookmarkEnd w:id="767"/>
      <w:bookmarkEnd w:id="768"/>
      <w:bookmarkEnd w:id="769"/>
      <w:bookmarkEnd w:id="770"/>
    </w:p>
    <w:p w14:paraId="4B7B6088" w14:textId="77777777" w:rsidR="00080512" w:rsidRPr="007372D7" w:rsidRDefault="00080512">
      <w:pPr>
        <w:pStyle w:val="Heading2"/>
      </w:pPr>
      <w:bookmarkStart w:id="771" w:name="_Toc66126512"/>
      <w:bookmarkStart w:id="772" w:name="_Toc72418111"/>
      <w:bookmarkStart w:id="773" w:name="_Toc72739198"/>
      <w:bookmarkStart w:id="774" w:name="_Toc112317653"/>
      <w:bookmarkStart w:id="775" w:name="_Toc129038149"/>
      <w:r w:rsidRPr="007372D7">
        <w:t>3.1</w:t>
      </w:r>
      <w:r w:rsidRPr="007372D7">
        <w:tab/>
      </w:r>
      <w:r w:rsidR="002B6339" w:rsidRPr="007372D7">
        <w:t>Terms</w:t>
      </w:r>
      <w:bookmarkEnd w:id="771"/>
      <w:bookmarkEnd w:id="772"/>
      <w:bookmarkEnd w:id="773"/>
      <w:bookmarkEnd w:id="774"/>
      <w:bookmarkEnd w:id="77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776" w:name="_Toc66126513"/>
      <w:bookmarkStart w:id="777" w:name="_Toc72418112"/>
      <w:bookmarkStart w:id="778" w:name="_Toc72739199"/>
      <w:bookmarkStart w:id="779" w:name="_Toc112317654"/>
      <w:bookmarkStart w:id="780" w:name="_Toc129038150"/>
      <w:r w:rsidRPr="007372D7">
        <w:t>3.2</w:t>
      </w:r>
      <w:r w:rsidRPr="007372D7">
        <w:tab/>
        <w:t>Symbols</w:t>
      </w:r>
      <w:bookmarkEnd w:id="776"/>
      <w:bookmarkEnd w:id="777"/>
      <w:bookmarkEnd w:id="778"/>
      <w:bookmarkEnd w:id="779"/>
      <w:bookmarkEnd w:id="78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781" w:name="_Toc66126514"/>
      <w:bookmarkStart w:id="782" w:name="_Toc72418113"/>
      <w:bookmarkStart w:id="783" w:name="_Toc72739200"/>
      <w:bookmarkStart w:id="784" w:name="_Toc112317655"/>
      <w:bookmarkStart w:id="785" w:name="_Toc129038151"/>
      <w:r w:rsidRPr="007372D7">
        <w:t>3.3</w:t>
      </w:r>
      <w:r w:rsidRPr="007372D7">
        <w:tab/>
        <w:t>Abbreviations</w:t>
      </w:r>
      <w:bookmarkEnd w:id="781"/>
      <w:bookmarkEnd w:id="782"/>
      <w:bookmarkEnd w:id="783"/>
      <w:bookmarkEnd w:id="784"/>
      <w:bookmarkEnd w:id="78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786" w:name="clause4"/>
      <w:bookmarkStart w:id="787" w:name="_Toc66126515"/>
      <w:bookmarkStart w:id="788" w:name="_Toc72418114"/>
      <w:bookmarkStart w:id="789" w:name="_Toc72739201"/>
      <w:bookmarkStart w:id="790" w:name="_Toc112317656"/>
      <w:bookmarkStart w:id="791" w:name="_Toc129038152"/>
      <w:bookmarkEnd w:id="786"/>
      <w:r w:rsidRPr="007372D7">
        <w:rPr>
          <w:rFonts w:eastAsia="SimSun"/>
        </w:rPr>
        <w:lastRenderedPageBreak/>
        <w:t>4</w:t>
      </w:r>
      <w:r w:rsidRPr="007372D7">
        <w:rPr>
          <w:rFonts w:eastAsia="SimSun"/>
        </w:rPr>
        <w:tab/>
        <w:t>General background</w:t>
      </w:r>
      <w:bookmarkEnd w:id="787"/>
      <w:bookmarkEnd w:id="788"/>
      <w:bookmarkEnd w:id="789"/>
      <w:bookmarkEnd w:id="790"/>
      <w:bookmarkEnd w:id="791"/>
    </w:p>
    <w:p w14:paraId="4BEE19F6" w14:textId="042B57A9" w:rsidR="00A66DDC" w:rsidRPr="007372D7" w:rsidRDefault="00A66DDC" w:rsidP="00EB1322">
      <w:pPr>
        <w:pStyle w:val="Heading2"/>
        <w:rPr>
          <w:rFonts w:eastAsia="SimSun"/>
        </w:rPr>
      </w:pPr>
      <w:bookmarkStart w:id="792" w:name="_Toc66126516"/>
      <w:bookmarkStart w:id="793" w:name="_Toc72418115"/>
      <w:bookmarkStart w:id="794" w:name="_Toc72739202"/>
      <w:bookmarkStart w:id="795" w:name="_Toc112317657"/>
      <w:bookmarkStart w:id="796" w:name="_Toc129038153"/>
      <w:r w:rsidRPr="007372D7">
        <w:rPr>
          <w:rFonts w:eastAsia="SimSun"/>
        </w:rPr>
        <w:t>4.1</w:t>
      </w:r>
      <w:r w:rsidRPr="007372D7">
        <w:rPr>
          <w:rFonts w:eastAsia="SimSun"/>
        </w:rPr>
        <w:tab/>
        <w:t>Background from GSMA</w:t>
      </w:r>
      <w:bookmarkEnd w:id="792"/>
      <w:bookmarkEnd w:id="793"/>
      <w:bookmarkEnd w:id="794"/>
      <w:bookmarkEnd w:id="795"/>
      <w:bookmarkEnd w:id="79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1F05E76D" w:rsidR="00A66DDC" w:rsidRPr="007372D7" w:rsidRDefault="00EB1322" w:rsidP="00A66DDC">
      <w:pPr>
        <w:rPr>
          <w:rFonts w:eastAsia="SimSun"/>
        </w:rPr>
      </w:pPr>
      <w:r w:rsidRPr="007372D7">
        <w:rPr>
          <w:rFonts w:eastAsia="SimSun"/>
        </w:rPr>
        <w:t>T</w:t>
      </w:r>
      <w:r w:rsidR="00A66DDC" w:rsidRPr="007372D7">
        <w:rPr>
          <w:rFonts w:eastAsia="SimSun"/>
        </w:rPr>
        <w:t>he Charging model will ful</w:t>
      </w:r>
      <w:del w:id="797" w:author="SA5#147" w:date="2023-03-10T14:37:00Z">
        <w:r w:rsidR="00A66DDC" w:rsidRPr="007372D7" w:rsidDel="003B556C">
          <w:rPr>
            <w:rFonts w:eastAsia="SimSun"/>
          </w:rPr>
          <w:delText>l</w:delText>
        </w:r>
      </w:del>
      <w:r w:rsidR="00A66DDC" w:rsidRPr="007372D7">
        <w:rPr>
          <w:rFonts w:eastAsia="SimSun"/>
        </w:rPr>
        <w:t>fil</w:t>
      </w:r>
      <w:del w:id="798" w:author="SA5#147" w:date="2023-03-10T14:37:00Z">
        <w:r w:rsidR="00A66DDC" w:rsidRPr="007372D7" w:rsidDel="003B556C">
          <w:rPr>
            <w:rFonts w:eastAsia="SimSun"/>
          </w:rPr>
          <w:delText>l</w:delText>
        </w:r>
      </w:del>
      <w:r w:rsidR="00A66DDC" w:rsidRPr="007372D7">
        <w:rPr>
          <w:rFonts w:eastAsia="SimSun"/>
        </w:rPr>
        <w:t xml:space="preserve">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216.75pt" o:ole="">
            <v:imagedata r:id="rId12" o:title=""/>
          </v:shape>
          <o:OLEObject Type="Embed" ProgID="Visio.Drawing.15" ShapeID="_x0000_i1025" DrawAspect="Content" ObjectID="_1739964973" r:id="rId13"/>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799" w:name="_Toc66126517"/>
      <w:bookmarkStart w:id="800" w:name="_Toc72418116"/>
      <w:bookmarkStart w:id="801" w:name="_Toc72739203"/>
      <w:bookmarkStart w:id="802" w:name="_Toc112317658"/>
      <w:bookmarkStart w:id="803" w:name="_Toc129038154"/>
      <w:r w:rsidRPr="007372D7">
        <w:rPr>
          <w:rFonts w:eastAsia="SimSun"/>
        </w:rPr>
        <w:t>4.2</w:t>
      </w:r>
      <w:r w:rsidRPr="007372D7">
        <w:rPr>
          <w:rFonts w:eastAsia="SimSun"/>
        </w:rPr>
        <w:tab/>
        <w:t>Background from 3GPP network architecture</w:t>
      </w:r>
      <w:bookmarkEnd w:id="799"/>
      <w:bookmarkEnd w:id="800"/>
      <w:bookmarkEnd w:id="801"/>
      <w:bookmarkEnd w:id="802"/>
      <w:bookmarkEnd w:id="803"/>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804" w:name="_Toc66126518"/>
      <w:bookmarkStart w:id="805" w:name="_Toc72418117"/>
      <w:bookmarkStart w:id="806" w:name="_Toc72739204"/>
      <w:bookmarkStart w:id="807" w:name="_Toc112317659"/>
      <w:bookmarkStart w:id="808" w:name="_Toc129038155"/>
      <w:r w:rsidRPr="007372D7">
        <w:t>4.3</w:t>
      </w:r>
      <w:r w:rsidRPr="007372D7">
        <w:tab/>
        <w:t>Network Slice Management Charging</w:t>
      </w:r>
      <w:bookmarkEnd w:id="804"/>
      <w:bookmarkEnd w:id="805"/>
      <w:bookmarkEnd w:id="806"/>
      <w:bookmarkEnd w:id="807"/>
      <w:bookmarkEnd w:id="808"/>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809" w:name="_Toc112317660"/>
      <w:bookmarkStart w:id="810" w:name="_Toc129038156"/>
      <w:r w:rsidRPr="00283228">
        <w:t>4.4</w:t>
      </w:r>
      <w:r w:rsidRPr="00283228">
        <w:tab/>
        <w:t>Network Slice Performance and Analytics Charging</w:t>
      </w:r>
      <w:bookmarkEnd w:id="809"/>
      <w:bookmarkEnd w:id="810"/>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811" w:name="_Toc112317661"/>
      <w:bookmarkStart w:id="812" w:name="_Toc129038157"/>
      <w:r>
        <w:t>4.5</w:t>
      </w:r>
      <w:r w:rsidRPr="00765DC6">
        <w:tab/>
      </w:r>
      <w:r>
        <w:t>Different types of maximum</w:t>
      </w:r>
      <w:bookmarkEnd w:id="811"/>
      <w:bookmarkEnd w:id="812"/>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3" w:name="_Toc66126519"/>
      <w:bookmarkStart w:id="814" w:name="_Toc72418118"/>
      <w:bookmarkStart w:id="815" w:name="_Toc72739205"/>
      <w:bookmarkStart w:id="816" w:name="_Toc112317662"/>
      <w:bookmarkStart w:id="817" w:name="_Toc129038158"/>
      <w:r w:rsidRPr="007372D7">
        <w:t>5</w:t>
      </w:r>
      <w:r w:rsidRPr="007372D7">
        <w:tab/>
        <w:t>Potential charging requirements</w:t>
      </w:r>
      <w:bookmarkEnd w:id="813"/>
      <w:bookmarkEnd w:id="814"/>
      <w:bookmarkEnd w:id="815"/>
      <w:bookmarkEnd w:id="816"/>
      <w:bookmarkEnd w:id="817"/>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18" w:name="_Toc66126520"/>
      <w:bookmarkStart w:id="819" w:name="_Toc72418119"/>
      <w:bookmarkStart w:id="820" w:name="_Toc72739206"/>
      <w:bookmarkStart w:id="821" w:name="_Toc112317663"/>
      <w:bookmarkStart w:id="822" w:name="_Toc129038159"/>
      <w:r w:rsidRPr="007372D7">
        <w:t>6</w:t>
      </w:r>
      <w:r w:rsidR="004511BE" w:rsidRPr="007372D7">
        <w:tab/>
        <w:t>Key Issues</w:t>
      </w:r>
      <w:bookmarkEnd w:id="818"/>
      <w:bookmarkEnd w:id="819"/>
      <w:bookmarkEnd w:id="820"/>
      <w:bookmarkEnd w:id="821"/>
      <w:bookmarkEnd w:id="822"/>
    </w:p>
    <w:p w14:paraId="65CFE298" w14:textId="25D8C46A" w:rsidR="004511BE" w:rsidRPr="007372D7" w:rsidRDefault="00C622DF" w:rsidP="004511BE">
      <w:pPr>
        <w:pStyle w:val="Heading2"/>
      </w:pPr>
      <w:bookmarkStart w:id="823" w:name="_Toc66126521"/>
      <w:bookmarkStart w:id="824" w:name="_Toc72418120"/>
      <w:bookmarkStart w:id="825" w:name="_Toc72739207"/>
      <w:bookmarkStart w:id="826" w:name="_Toc112317664"/>
      <w:bookmarkStart w:id="827" w:name="_Toc129038160"/>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823"/>
      <w:bookmarkEnd w:id="824"/>
      <w:bookmarkEnd w:id="825"/>
      <w:bookmarkEnd w:id="826"/>
      <w:bookmarkEnd w:id="827"/>
    </w:p>
    <w:p w14:paraId="7334E0AB" w14:textId="6B2857A0" w:rsidR="004511BE" w:rsidRPr="007372D7" w:rsidRDefault="00C622DF" w:rsidP="004511BE">
      <w:pPr>
        <w:pStyle w:val="Heading3"/>
      </w:pPr>
      <w:bookmarkStart w:id="828" w:name="_Toc66126522"/>
      <w:bookmarkStart w:id="829" w:name="_Toc72418121"/>
      <w:bookmarkStart w:id="830" w:name="_Toc72739208"/>
      <w:bookmarkStart w:id="831" w:name="_Toc112317665"/>
      <w:bookmarkStart w:id="832" w:name="_Toc129038161"/>
      <w:r w:rsidRPr="007372D7">
        <w:t>6</w:t>
      </w:r>
      <w:r w:rsidR="004511BE" w:rsidRPr="007372D7">
        <w:t>.1.</w:t>
      </w:r>
      <w:r w:rsidR="00CD429D">
        <w:t>0</w:t>
      </w:r>
      <w:r w:rsidR="004511BE" w:rsidRPr="007372D7">
        <w:tab/>
        <w:t>General Description</w:t>
      </w:r>
      <w:bookmarkEnd w:id="828"/>
      <w:bookmarkEnd w:id="829"/>
      <w:bookmarkEnd w:id="830"/>
      <w:bookmarkEnd w:id="831"/>
      <w:bookmarkEnd w:id="832"/>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833" w:name="_Toc66126523"/>
      <w:bookmarkStart w:id="834" w:name="_Toc72418122"/>
      <w:bookmarkStart w:id="835" w:name="_Toc72739209"/>
      <w:bookmarkStart w:id="836" w:name="_Toc112317666"/>
      <w:bookmarkStart w:id="837" w:name="_Toc129038162"/>
      <w:r w:rsidRPr="009F1DF5">
        <w:t>6</w:t>
      </w:r>
      <w:r w:rsidR="004511BE" w:rsidRPr="009F1DF5">
        <w:t>.1.</w:t>
      </w:r>
      <w:r w:rsidR="00CD429D" w:rsidRPr="009F1DF5">
        <w:t>1</w:t>
      </w:r>
      <w:r w:rsidR="004511BE" w:rsidRPr="009F1DF5">
        <w:tab/>
        <w:t>Solution#1</w:t>
      </w:r>
      <w:bookmarkEnd w:id="833"/>
      <w:r w:rsidR="00CD429D" w:rsidRPr="009F1DF5">
        <w:t>.1</w:t>
      </w:r>
      <w:r w:rsidR="00F950EC" w:rsidRPr="009F1DF5">
        <w:rPr>
          <w:rFonts w:eastAsia="SimSun"/>
        </w:rPr>
        <w:t xml:space="preserve"> New NetworkSliceConvergedCharging service</w:t>
      </w:r>
      <w:bookmarkEnd w:id="834"/>
      <w:bookmarkEnd w:id="835"/>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836"/>
      <w:bookmarkEnd w:id="837"/>
    </w:p>
    <w:p w14:paraId="33374088" w14:textId="6F60B324" w:rsidR="00F950EC" w:rsidRPr="009F1DF5" w:rsidRDefault="00F950EC" w:rsidP="009F1DF5">
      <w:pPr>
        <w:pStyle w:val="Heading4"/>
        <w:rPr>
          <w:rFonts w:eastAsia="SimSun"/>
        </w:rPr>
      </w:pPr>
      <w:bookmarkStart w:id="838" w:name="_Toc112317667"/>
      <w:bookmarkStart w:id="839" w:name="_Toc129038163"/>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38"/>
      <w:bookmarkEnd w:id="839"/>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4B1A965" w:rsidR="009C3677" w:rsidRDefault="009C3677" w:rsidP="009C3677">
      <w:pPr>
        <w:spacing w:after="0"/>
      </w:pPr>
      <w:r>
        <w:rPr>
          <w:iCs/>
        </w:rPr>
        <w:t>T</w:t>
      </w:r>
      <w:r w:rsidRPr="00F950EC">
        <w:rPr>
          <w:iCs/>
        </w:rPr>
        <w:t>he CHF</w:t>
      </w:r>
      <w:ins w:id="840" w:author="SA5#147" w:date="2023-03-10T14:38:00Z">
        <w:r w:rsidR="003B556C">
          <w:rPr>
            <w:iCs/>
          </w:rPr>
          <w:t xml:space="preserve"> </w:t>
        </w:r>
      </w:ins>
      <w:r w:rsidRPr="00F950EC">
        <w:rPr>
          <w:iCs/>
        </w:rPr>
        <w:t xml:space="preserve">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4.25pt;height:258pt" o:ole="">
            <v:imagedata r:id="rId15" o:title=""/>
          </v:shape>
          <o:OLEObject Type="Embed" ProgID="Visio.Drawing.15" ShapeID="_x0000_i1026" DrawAspect="Content" ObjectID="_1739964974" r:id="rId16"/>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841" w:name="_Toc112317668"/>
      <w:bookmarkStart w:id="842" w:name="_Toc129038164"/>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41"/>
      <w:bookmarkEnd w:id="842"/>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pt" o:ole="">
            <v:imagedata r:id="rId17" o:title=""/>
          </v:shape>
          <o:OLEObject Type="Embed" ProgID="Visio.Drawing.15" ShapeID="_x0000_i1027" DrawAspect="Content" ObjectID="_1739964975" r:id="rId18"/>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843"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843"/>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844" w:name="_Toc112317669"/>
      <w:bookmarkStart w:id="845" w:name="_Toc129038165"/>
      <w:r w:rsidRPr="00D91B7B">
        <w:rPr>
          <w:rFonts w:eastAsia="SimSun"/>
        </w:rPr>
        <w:t>6.1.2</w:t>
      </w:r>
      <w:r w:rsidRPr="00D91B7B">
        <w:rPr>
          <w:rFonts w:eastAsia="SimSun"/>
        </w:rPr>
        <w:tab/>
        <w:t>Solution#1.2 NSACF (CTF) - Event based charging</w:t>
      </w:r>
      <w:bookmarkEnd w:id="844"/>
      <w:bookmarkEnd w:id="845"/>
    </w:p>
    <w:p w14:paraId="3B2FD15D" w14:textId="12776E7C" w:rsidR="00D91B7B" w:rsidRPr="00D91B7B" w:rsidRDefault="00D91B7B" w:rsidP="009F1DF5">
      <w:pPr>
        <w:pStyle w:val="Heading4"/>
        <w:rPr>
          <w:rFonts w:eastAsia="SimSun"/>
        </w:rPr>
      </w:pPr>
      <w:bookmarkStart w:id="846" w:name="_Toc112317670"/>
      <w:bookmarkStart w:id="847" w:name="_Toc129038166"/>
      <w:r w:rsidRPr="00D91B7B">
        <w:rPr>
          <w:rFonts w:eastAsia="SimSun" w:hint="eastAsia"/>
        </w:rPr>
        <w:t>6</w:t>
      </w:r>
      <w:r w:rsidRPr="00D91B7B">
        <w:rPr>
          <w:rFonts w:eastAsia="SimSun"/>
        </w:rPr>
        <w:t>.1.2.1</w:t>
      </w:r>
      <w:r w:rsidRPr="00D91B7B">
        <w:rPr>
          <w:rFonts w:eastAsia="SimSun"/>
        </w:rPr>
        <w:tab/>
        <w:t>General</w:t>
      </w:r>
      <w:bookmarkEnd w:id="846"/>
      <w:bookmarkEnd w:id="847"/>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848" w:name="_Toc112317671"/>
      <w:bookmarkStart w:id="849" w:name="_Toc129038167"/>
      <w:r w:rsidRPr="00D91B7B">
        <w:rPr>
          <w:rFonts w:eastAsia="SimSun" w:hint="eastAsia"/>
        </w:rPr>
        <w:t>6</w:t>
      </w:r>
      <w:r w:rsidRPr="00D91B7B">
        <w:rPr>
          <w:rFonts w:eastAsia="SimSun"/>
        </w:rPr>
        <w:t>.1.2.2</w:t>
      </w:r>
      <w:r w:rsidRPr="00D91B7B">
        <w:rPr>
          <w:rFonts w:eastAsia="SimSun"/>
        </w:rPr>
        <w:tab/>
        <w:t>Charging information</w:t>
      </w:r>
      <w:bookmarkEnd w:id="848"/>
      <w:bookmarkEnd w:id="849"/>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850" w:name="_Toc112317672"/>
      <w:bookmarkStart w:id="851" w:name="_Toc129038168"/>
      <w:r w:rsidRPr="00D91B7B">
        <w:rPr>
          <w:rFonts w:eastAsia="SimSun" w:hint="eastAsia"/>
        </w:rPr>
        <w:t>6</w:t>
      </w:r>
      <w:r w:rsidRPr="00D91B7B">
        <w:rPr>
          <w:rFonts w:eastAsia="SimSun"/>
        </w:rPr>
        <w:t>.1.2.3</w:t>
      </w:r>
      <w:r w:rsidRPr="00D91B7B">
        <w:rPr>
          <w:rFonts w:eastAsia="SimSun"/>
        </w:rPr>
        <w:tab/>
        <w:t>Trigger mechanism</w:t>
      </w:r>
      <w:bookmarkEnd w:id="850"/>
      <w:bookmarkEnd w:id="851"/>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852" w:name="_Toc112317673"/>
      <w:bookmarkStart w:id="853" w:name="_Toc129038169"/>
      <w:r w:rsidRPr="00D91B7B">
        <w:rPr>
          <w:rFonts w:eastAsia="SimSun"/>
        </w:rPr>
        <w:t>6.1.2.4</w:t>
      </w:r>
      <w:r w:rsidRPr="00D91B7B">
        <w:rPr>
          <w:rFonts w:eastAsia="SimSun"/>
        </w:rPr>
        <w:tab/>
        <w:t>Architecture description</w:t>
      </w:r>
      <w:bookmarkEnd w:id="852"/>
      <w:bookmarkEnd w:id="853"/>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9" o:title=""/>
          </v:shape>
          <o:OLEObject Type="Embed" ProgID="Visio.Drawing.11" ShapeID="_x0000_i1028" DrawAspect="Content" ObjectID="_1739964976" r:id="rId20"/>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854" w:name="_Toc112317674"/>
      <w:bookmarkStart w:id="855" w:name="_Toc129038170"/>
      <w:r w:rsidRPr="009F1DF5">
        <w:rPr>
          <w:rFonts w:eastAsia="SimSun"/>
        </w:rPr>
        <w:t>6.1.2.</w:t>
      </w:r>
      <w:r w:rsidRPr="00D91B7B">
        <w:rPr>
          <w:rFonts w:eastAsia="SimSun"/>
        </w:rPr>
        <w:t>5</w:t>
      </w:r>
      <w:r w:rsidRPr="009F1DF5">
        <w:rPr>
          <w:rFonts w:eastAsia="SimSun"/>
        </w:rPr>
        <w:tab/>
        <w:t>Flow description</w:t>
      </w:r>
      <w:bookmarkEnd w:id="854"/>
      <w:bookmarkEnd w:id="855"/>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7.75pt;height:389.25pt" o:ole="">
            <v:imagedata r:id="rId21" o:title=""/>
          </v:shape>
          <o:OLEObject Type="Embed" ProgID="Visio.Drawing.15" ShapeID="_x0000_i1029" DrawAspect="Content" ObjectID="_1739964977" r:id="rId22"/>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856" w:name="_Toc112317675"/>
      <w:bookmarkStart w:id="857" w:name="_Toc129038171"/>
      <w:r w:rsidRPr="00D91B7B">
        <w:rPr>
          <w:rFonts w:eastAsia="SimSun"/>
        </w:rPr>
        <w:t>6.1.3</w:t>
      </w:r>
      <w:r w:rsidRPr="00D91B7B">
        <w:rPr>
          <w:rFonts w:eastAsia="SimSun"/>
        </w:rPr>
        <w:tab/>
        <w:t>Solution#1.3 NSACF (CTF) - Session based charging</w:t>
      </w:r>
      <w:bookmarkEnd w:id="856"/>
      <w:bookmarkEnd w:id="857"/>
      <w:r w:rsidRPr="00D91B7B">
        <w:rPr>
          <w:rFonts w:eastAsia="SimSun"/>
        </w:rPr>
        <w:t xml:space="preserve"> </w:t>
      </w:r>
    </w:p>
    <w:p w14:paraId="11E93B3D" w14:textId="74E38C61" w:rsidR="00D91B7B" w:rsidRPr="00D91B7B" w:rsidRDefault="00D91B7B" w:rsidP="009F1DF5">
      <w:pPr>
        <w:pStyle w:val="Heading4"/>
        <w:rPr>
          <w:rFonts w:eastAsia="SimSun"/>
        </w:rPr>
      </w:pPr>
      <w:bookmarkStart w:id="858" w:name="_Toc112317676"/>
      <w:bookmarkStart w:id="859" w:name="_Toc129038172"/>
      <w:r w:rsidRPr="00D91B7B">
        <w:rPr>
          <w:rFonts w:eastAsia="SimSun" w:hint="eastAsia"/>
        </w:rPr>
        <w:t>6</w:t>
      </w:r>
      <w:r w:rsidRPr="00D91B7B">
        <w:rPr>
          <w:rFonts w:eastAsia="SimSun"/>
        </w:rPr>
        <w:t>.1.3.1</w:t>
      </w:r>
      <w:r w:rsidRPr="00D91B7B">
        <w:rPr>
          <w:rFonts w:eastAsia="SimSun"/>
        </w:rPr>
        <w:tab/>
        <w:t>General</w:t>
      </w:r>
      <w:bookmarkEnd w:id="858"/>
      <w:bookmarkEnd w:id="859"/>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860" w:name="_Toc112317677"/>
      <w:bookmarkStart w:id="861" w:name="_Toc129038173"/>
      <w:r w:rsidRPr="00D91B7B">
        <w:rPr>
          <w:rFonts w:eastAsia="SimSun" w:hint="eastAsia"/>
        </w:rPr>
        <w:lastRenderedPageBreak/>
        <w:t>6</w:t>
      </w:r>
      <w:r w:rsidRPr="00D91B7B">
        <w:rPr>
          <w:rFonts w:eastAsia="SimSun"/>
        </w:rPr>
        <w:t>.1.3.2</w:t>
      </w:r>
      <w:r w:rsidRPr="00D91B7B">
        <w:rPr>
          <w:rFonts w:eastAsia="SimSun"/>
        </w:rPr>
        <w:tab/>
        <w:t>Charging information</w:t>
      </w:r>
      <w:bookmarkEnd w:id="860"/>
      <w:bookmarkEnd w:id="861"/>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862" w:name="_Toc112317678"/>
      <w:bookmarkStart w:id="863" w:name="_Toc129038174"/>
      <w:r w:rsidRPr="00D91B7B">
        <w:rPr>
          <w:rFonts w:eastAsia="SimSun" w:hint="eastAsia"/>
        </w:rPr>
        <w:t>6</w:t>
      </w:r>
      <w:r w:rsidRPr="00D91B7B">
        <w:rPr>
          <w:rFonts w:eastAsia="SimSun"/>
        </w:rPr>
        <w:t>.1.3.3</w:t>
      </w:r>
      <w:r w:rsidRPr="00D91B7B">
        <w:rPr>
          <w:rFonts w:eastAsia="SimSun"/>
        </w:rPr>
        <w:tab/>
        <w:t>Trigger mechanism</w:t>
      </w:r>
      <w:bookmarkEnd w:id="862"/>
      <w:bookmarkEnd w:id="863"/>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864" w:name="_Toc112317679"/>
      <w:bookmarkStart w:id="865" w:name="_Toc129038175"/>
      <w:r w:rsidRPr="00D91B7B">
        <w:rPr>
          <w:rFonts w:eastAsia="SimSun"/>
        </w:rPr>
        <w:t>6.1.3.4</w:t>
      </w:r>
      <w:r w:rsidRPr="00D91B7B">
        <w:rPr>
          <w:rFonts w:eastAsia="SimSun"/>
        </w:rPr>
        <w:tab/>
        <w:t>Architecture description</w:t>
      </w:r>
      <w:bookmarkEnd w:id="864"/>
      <w:bookmarkEnd w:id="865"/>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866" w:name="_Toc112317680"/>
      <w:bookmarkStart w:id="867" w:name="_Toc129038176"/>
      <w:r w:rsidRPr="00D91B7B">
        <w:rPr>
          <w:rFonts w:eastAsia="SimSun"/>
        </w:rPr>
        <w:t>6.1.3.5</w:t>
      </w:r>
      <w:r w:rsidRPr="00D91B7B">
        <w:rPr>
          <w:rFonts w:eastAsia="SimSun"/>
        </w:rPr>
        <w:tab/>
        <w:t>Flow description</w:t>
      </w:r>
      <w:bookmarkEnd w:id="866"/>
      <w:bookmarkEnd w:id="867"/>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7.75pt;height:428.25pt" o:ole="">
            <v:imagedata r:id="rId23" o:title=""/>
          </v:shape>
          <o:OLEObject Type="Embed" ProgID="Visio.Drawing.15" ShapeID="_x0000_i1030" DrawAspect="Content" ObjectID="_1739964978" r:id="rId24"/>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2E6D21E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w:t>
      </w:r>
      <w:ins w:id="868" w:author="SA5#147" w:date="2023-03-10T14:38:00Z">
        <w:r w:rsidR="003B556C">
          <w:rPr>
            <w:rFonts w:eastAsia="SimSun"/>
          </w:rPr>
          <w:t xml:space="preserve"> </w:t>
        </w:r>
      </w:ins>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869" w:name="_Toc112317681"/>
      <w:bookmarkStart w:id="870" w:name="_Toc129038177"/>
      <w:r>
        <w:rPr>
          <w:rFonts w:hint="eastAsia"/>
        </w:rPr>
        <w:lastRenderedPageBreak/>
        <w:t>6</w:t>
      </w:r>
      <w:r>
        <w:t>.1.3.6</w:t>
      </w:r>
      <w:r>
        <w:tab/>
        <w:t>Charging scenarios</w:t>
      </w:r>
      <w:bookmarkEnd w:id="869"/>
      <w:bookmarkEnd w:id="870"/>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5" o:title=""/>
          </v:shape>
          <o:OLEObject Type="Embed" ProgID="Visio.Drawing.11" ShapeID="_x0000_i1031" DrawAspect="Content" ObjectID="_1739964979" r:id="rId26"/>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871" w:name="_Toc112317682"/>
      <w:bookmarkStart w:id="872" w:name="_Toc129038178"/>
      <w:r w:rsidRPr="00D91B7B">
        <w:rPr>
          <w:rFonts w:eastAsia="SimSun"/>
        </w:rPr>
        <w:t>6.1.4</w:t>
      </w:r>
      <w:r w:rsidRPr="00D91B7B">
        <w:rPr>
          <w:rFonts w:eastAsia="SimSun"/>
        </w:rPr>
        <w:tab/>
        <w:t>Solution#1.4 NSACF and CEF - Event based charging</w:t>
      </w:r>
      <w:bookmarkEnd w:id="871"/>
      <w:bookmarkEnd w:id="872"/>
    </w:p>
    <w:p w14:paraId="757FBD41" w14:textId="77777777" w:rsidR="00D91B7B" w:rsidRPr="00D91B7B" w:rsidRDefault="00D91B7B" w:rsidP="009F1DF5">
      <w:pPr>
        <w:pStyle w:val="Heading4"/>
        <w:rPr>
          <w:rFonts w:eastAsia="SimSun"/>
        </w:rPr>
      </w:pPr>
      <w:bookmarkStart w:id="873" w:name="_Toc112317683"/>
      <w:bookmarkStart w:id="874" w:name="_Toc129038179"/>
      <w:r w:rsidRPr="00D91B7B">
        <w:rPr>
          <w:rFonts w:eastAsia="SimSun" w:hint="eastAsia"/>
        </w:rPr>
        <w:t>6</w:t>
      </w:r>
      <w:r w:rsidRPr="00D91B7B">
        <w:rPr>
          <w:rFonts w:eastAsia="SimSun"/>
        </w:rPr>
        <w:t>.1.4.1</w:t>
      </w:r>
      <w:r w:rsidRPr="00D91B7B">
        <w:rPr>
          <w:rFonts w:eastAsia="SimSun"/>
        </w:rPr>
        <w:tab/>
        <w:t>General</w:t>
      </w:r>
      <w:bookmarkEnd w:id="873"/>
      <w:bookmarkEnd w:id="874"/>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875" w:name="_Toc112317684"/>
      <w:bookmarkStart w:id="876" w:name="_Toc129038180"/>
      <w:r w:rsidRPr="00D91B7B">
        <w:rPr>
          <w:rFonts w:eastAsia="SimSun"/>
        </w:rPr>
        <w:lastRenderedPageBreak/>
        <w:t>6.1.4.2</w:t>
      </w:r>
      <w:r w:rsidRPr="00D91B7B">
        <w:rPr>
          <w:rFonts w:eastAsia="SimSun"/>
        </w:rPr>
        <w:tab/>
        <w:t>Architecture description</w:t>
      </w:r>
      <w:bookmarkEnd w:id="875"/>
      <w:bookmarkEnd w:id="87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7" o:title=""/>
          </v:shape>
          <o:OLEObject Type="Embed" ProgID="Visio.Drawing.11" ShapeID="_x0000_i1032" DrawAspect="Content" ObjectID="_1739964980" r:id="rId28"/>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877" w:name="_Toc112317685"/>
      <w:bookmarkStart w:id="878" w:name="_Toc129038181"/>
      <w:r w:rsidRPr="00D91B7B">
        <w:rPr>
          <w:rFonts w:eastAsia="SimSun"/>
        </w:rPr>
        <w:t>6.1.4.3</w:t>
      </w:r>
      <w:r w:rsidRPr="00D91B7B">
        <w:rPr>
          <w:rFonts w:eastAsia="SimSun"/>
        </w:rPr>
        <w:tab/>
        <w:t>Flow description</w:t>
      </w:r>
      <w:bookmarkEnd w:id="877"/>
      <w:bookmarkEnd w:id="878"/>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879"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7.75pt;height:365.25pt" o:ole="">
            <v:imagedata r:id="rId29" o:title=""/>
          </v:shape>
          <o:OLEObject Type="Embed" ProgID="Visio.Drawing.15" ShapeID="_x0000_i1033" DrawAspect="Content" ObjectID="_1739964981" r:id="rId30"/>
        </w:object>
      </w:r>
      <w:bookmarkEnd w:id="879"/>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880" w:name="_Toc112317686"/>
      <w:bookmarkStart w:id="881" w:name="_Toc129038182"/>
      <w:r w:rsidRPr="00D91B7B">
        <w:rPr>
          <w:rFonts w:eastAsia="SimSun"/>
        </w:rPr>
        <w:t>6.1.5</w:t>
      </w:r>
      <w:r w:rsidRPr="00D91B7B">
        <w:rPr>
          <w:rFonts w:eastAsia="SimSun"/>
        </w:rPr>
        <w:tab/>
        <w:t>Solution#1.5 NSACF and CEF - Session based charging</w:t>
      </w:r>
      <w:bookmarkEnd w:id="880"/>
      <w:bookmarkEnd w:id="881"/>
      <w:r w:rsidRPr="00D91B7B">
        <w:rPr>
          <w:rFonts w:eastAsia="SimSun"/>
        </w:rPr>
        <w:t xml:space="preserve">  </w:t>
      </w:r>
    </w:p>
    <w:p w14:paraId="6C38862A" w14:textId="77777777" w:rsidR="00D91B7B" w:rsidRPr="00D91B7B" w:rsidRDefault="00D91B7B" w:rsidP="009F1DF5">
      <w:pPr>
        <w:pStyle w:val="Heading4"/>
        <w:rPr>
          <w:rFonts w:eastAsia="SimSun"/>
        </w:rPr>
      </w:pPr>
      <w:bookmarkStart w:id="882" w:name="_Toc112317687"/>
      <w:bookmarkStart w:id="883" w:name="_Toc129038183"/>
      <w:r w:rsidRPr="00D91B7B">
        <w:rPr>
          <w:rFonts w:eastAsia="SimSun" w:hint="eastAsia"/>
        </w:rPr>
        <w:t>6</w:t>
      </w:r>
      <w:r w:rsidRPr="00D91B7B">
        <w:rPr>
          <w:rFonts w:eastAsia="SimSun"/>
        </w:rPr>
        <w:t>.1.5.1</w:t>
      </w:r>
      <w:r w:rsidRPr="00D91B7B">
        <w:rPr>
          <w:rFonts w:eastAsia="SimSun"/>
        </w:rPr>
        <w:tab/>
        <w:t>General</w:t>
      </w:r>
      <w:bookmarkEnd w:id="882"/>
      <w:bookmarkEnd w:id="883"/>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884" w:name="_Toc112317688"/>
      <w:bookmarkStart w:id="885" w:name="_Toc129038184"/>
      <w:r w:rsidRPr="00D91B7B">
        <w:rPr>
          <w:rFonts w:eastAsia="SimSun"/>
        </w:rPr>
        <w:t>6.1.5.2</w:t>
      </w:r>
      <w:r w:rsidRPr="00D91B7B">
        <w:rPr>
          <w:rFonts w:eastAsia="SimSun"/>
        </w:rPr>
        <w:tab/>
        <w:t>Architecture description</w:t>
      </w:r>
      <w:bookmarkEnd w:id="884"/>
      <w:bookmarkEnd w:id="885"/>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886" w:name="_Toc112317689"/>
      <w:bookmarkStart w:id="887" w:name="_Toc129038185"/>
      <w:r w:rsidRPr="00D91B7B">
        <w:rPr>
          <w:rFonts w:eastAsia="SimSun"/>
        </w:rPr>
        <w:t>6.1.5.3</w:t>
      </w:r>
      <w:r w:rsidRPr="00D91B7B">
        <w:rPr>
          <w:rFonts w:eastAsia="SimSun"/>
        </w:rPr>
        <w:tab/>
        <w:t>Flow description</w:t>
      </w:r>
      <w:bookmarkEnd w:id="886"/>
      <w:bookmarkEnd w:id="887"/>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7.75pt;height:403.5pt" o:ole="">
            <v:imagedata r:id="rId31" o:title=""/>
          </v:shape>
          <o:OLEObject Type="Embed" ProgID="Visio.Drawing.15" ShapeID="_x0000_i1034" DrawAspect="Content" ObjectID="_1739964982" r:id="rId32"/>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888" w:name="_Toc112317690"/>
      <w:bookmarkStart w:id="889" w:name="_Toc129038186"/>
      <w:bookmarkStart w:id="890" w:name="_Toc66126525"/>
      <w:bookmarkStart w:id="891" w:name="_Toc72418124"/>
      <w:bookmarkStart w:id="892"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888"/>
      <w:bookmarkEnd w:id="889"/>
      <w:r w:rsidRPr="00C82982">
        <w:rPr>
          <w:lang w:val="fr-FR"/>
        </w:rPr>
        <w:t xml:space="preserve"> </w:t>
      </w:r>
    </w:p>
    <w:p w14:paraId="4F421868" w14:textId="77777777" w:rsidR="007815AB" w:rsidRPr="009F1DF5" w:rsidRDefault="007815AB" w:rsidP="007815AB">
      <w:pPr>
        <w:pStyle w:val="Heading4"/>
      </w:pPr>
      <w:bookmarkStart w:id="893" w:name="_Toc112317691"/>
      <w:bookmarkStart w:id="894" w:name="_Toc129038187"/>
      <w:r w:rsidRPr="009F1DF5">
        <w:t>6.1.</w:t>
      </w:r>
      <w:r>
        <w:t>6</w:t>
      </w:r>
      <w:r w:rsidRPr="009F1DF5">
        <w:t>.1</w:t>
      </w:r>
      <w:r w:rsidRPr="009F1DF5">
        <w:tab/>
      </w:r>
      <w:r>
        <w:t xml:space="preserve">General </w:t>
      </w:r>
      <w:r w:rsidRPr="009F1DF5">
        <w:t>Description</w:t>
      </w:r>
      <w:bookmarkEnd w:id="893"/>
      <w:bookmarkEnd w:id="894"/>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895" w:name="_Toc112317692"/>
      <w:bookmarkStart w:id="896" w:name="_Toc129038188"/>
      <w:r w:rsidRPr="009F1DF5">
        <w:t>6.1.</w:t>
      </w:r>
      <w:r>
        <w:t>6</w:t>
      </w:r>
      <w:r w:rsidRPr="009F1DF5">
        <w:t>.</w:t>
      </w:r>
      <w:r>
        <w:t>2</w:t>
      </w:r>
      <w:r w:rsidRPr="009F1DF5">
        <w:tab/>
      </w:r>
      <w:r>
        <w:t xml:space="preserve">Architecture </w:t>
      </w:r>
      <w:r w:rsidRPr="009F1DF5">
        <w:t>Description</w:t>
      </w:r>
      <w:bookmarkEnd w:id="895"/>
      <w:bookmarkEnd w:id="896"/>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897" w:name="_Toc112317693"/>
      <w:bookmarkStart w:id="898" w:name="_Toc129038189"/>
      <w:r w:rsidRPr="009F1DF5">
        <w:t>6.1.</w:t>
      </w:r>
      <w:r>
        <w:t>6</w:t>
      </w:r>
      <w:r w:rsidRPr="009F1DF5">
        <w:t>.</w:t>
      </w:r>
      <w:r>
        <w:t>3</w:t>
      </w:r>
      <w:r w:rsidRPr="009F1DF5">
        <w:tab/>
        <w:t>Flow description</w:t>
      </w:r>
      <w:bookmarkEnd w:id="897"/>
      <w:bookmarkEnd w:id="898"/>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1035" type="#_x0000_t75" style="width:481.5pt;height:672pt" o:ole="">
            <v:imagedata r:id="rId33" o:title=""/>
          </v:shape>
          <o:OLEObject Type="Embed" ProgID="Visio.Drawing.15" ShapeID="_x0000_i1035" DrawAspect="Content" ObjectID="_1739964983" r:id="rId34"/>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41CAC99A" w:rsidR="008540F9" w:rsidRDefault="008540F9" w:rsidP="008540F9">
      <w:pPr>
        <w:ind w:left="568" w:hanging="284"/>
        <w:rPr>
          <w:lang w:eastAsia="ko-KR"/>
        </w:rPr>
      </w:pPr>
      <w:r>
        <w:rPr>
          <w:lang w:eastAsia="ko-KR"/>
        </w:rPr>
        <w:t xml:space="preserve">Steps 2 to 2ch-a: same as </w:t>
      </w:r>
      <w:r w:rsidRPr="009D153D">
        <w:rPr>
          <w:lang w:eastAsia="ko-KR"/>
        </w:rPr>
        <w:t>figure 6.1.3.5-1</w:t>
      </w:r>
      <w:ins w:id="899" w:author="SA5#147" w:date="2023-03-10T14:39:00Z">
        <w:r w:rsidR="003B556C">
          <w:rPr>
            <w:lang w:eastAsia="ko-KR"/>
          </w:rPr>
          <w:t>.</w:t>
        </w:r>
      </w:ins>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900" w:name="_Toc112317694"/>
      <w:bookmarkStart w:id="901" w:name="_Toc129038190"/>
      <w:r w:rsidRPr="009F1DF5">
        <w:t>6</w:t>
      </w:r>
      <w:r w:rsidR="004511BE" w:rsidRPr="009F1DF5">
        <w:t>.1.</w:t>
      </w:r>
      <w:r w:rsidR="00F65F53">
        <w:t>7</w:t>
      </w:r>
      <w:r w:rsidR="004511BE" w:rsidRPr="009F1DF5">
        <w:tab/>
        <w:t>Evaluation</w:t>
      </w:r>
      <w:bookmarkEnd w:id="890"/>
      <w:bookmarkEnd w:id="891"/>
      <w:bookmarkEnd w:id="892"/>
      <w:bookmarkEnd w:id="900"/>
      <w:bookmarkEnd w:id="901"/>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5AE72896"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xml:space="preserve">", could lead to network performance issues due to </w:t>
      </w:r>
      <w:del w:id="902" w:author="SA5#147" w:date="2023-03-10T14:39:00Z">
        <w:r w:rsidDel="003B556C">
          <w:rPr>
            <w:lang w:eastAsia="zh-CN"/>
          </w:rPr>
          <w:delText>u</w:delText>
        </w:r>
      </w:del>
      <w:ins w:id="903" w:author="SA5#147" w:date="2023-03-10T14:39:00Z">
        <w:r w:rsidR="003B556C">
          <w:rPr>
            <w:lang w:eastAsia="zh-CN"/>
          </w:rPr>
          <w:t>i</w:t>
        </w:r>
      </w:ins>
      <w:r>
        <w:rPr>
          <w:lang w:eastAsia="zh-CN"/>
        </w:rPr>
        <w:t>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904"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905" w:name="_Hlk109924635"/>
      <w:bookmarkEnd w:id="904"/>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905"/>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4F67769A"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ins w:id="906" w:author="SA5#147" w:date="2023-03-10T14:40:00Z">
        <w:r w:rsidR="003B556C">
          <w:t xml:space="preserve">clause </w:t>
        </w:r>
      </w:ins>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03135B0B" w:rsidR="00F65F53" w:rsidRDefault="00F65F53" w:rsidP="00F65F53">
      <w:r>
        <w:t>For all solutions, the particular REQ-NSCH-06 is covered under the NSACF behavio</w:t>
      </w:r>
      <w:ins w:id="907" w:author="SA5#147" w:date="2023-03-10T14:41:00Z">
        <w:r w:rsidR="003B556C">
          <w:t>u</w:t>
        </w:r>
      </w:ins>
      <w:r>
        <w:t>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908" w:name="_Toc129038191"/>
      <w:r w:rsidRPr="00765DC6">
        <w:t>6.</w:t>
      </w:r>
      <w:r>
        <w:t>1</w:t>
      </w:r>
      <w:r w:rsidRPr="00765DC6">
        <w:t>.</w:t>
      </w:r>
      <w:r>
        <w:t>8</w:t>
      </w:r>
      <w:r w:rsidRPr="00765DC6">
        <w:tab/>
      </w:r>
      <w:r>
        <w:t>Conclusion</w:t>
      </w:r>
      <w:bookmarkEnd w:id="908"/>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60B5C403"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ins w:id="909" w:author="SA5#147" w:date="2023-03-10T14:41:00Z">
        <w:r w:rsidR="003B556C">
          <w:rPr>
            <w:lang w:eastAsia="zh-CN"/>
          </w:rPr>
          <w:t xml:space="preserve"> </w:t>
        </w:r>
      </w:ins>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910" w:name="_Toc66126526"/>
      <w:bookmarkStart w:id="911" w:name="_Toc72418125"/>
      <w:bookmarkStart w:id="912" w:name="_Toc72739212"/>
      <w:bookmarkStart w:id="913" w:name="_Toc112317695"/>
      <w:bookmarkStart w:id="914" w:name="_Toc129038192"/>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910"/>
      <w:bookmarkEnd w:id="911"/>
      <w:bookmarkEnd w:id="912"/>
      <w:bookmarkEnd w:id="913"/>
      <w:bookmarkEnd w:id="914"/>
    </w:p>
    <w:p w14:paraId="291155C6" w14:textId="67AAE395" w:rsidR="00D0708A" w:rsidRPr="009F1DF5" w:rsidRDefault="00C622DF" w:rsidP="009F1DF5">
      <w:pPr>
        <w:pStyle w:val="Heading3"/>
      </w:pPr>
      <w:bookmarkStart w:id="915" w:name="_Toc66126527"/>
      <w:bookmarkStart w:id="916" w:name="_Toc72418126"/>
      <w:bookmarkStart w:id="917" w:name="_Toc72739213"/>
      <w:bookmarkStart w:id="918" w:name="_Toc112317696"/>
      <w:bookmarkStart w:id="919" w:name="_Toc129038193"/>
      <w:r w:rsidRPr="009F1DF5">
        <w:t>6</w:t>
      </w:r>
      <w:r w:rsidR="00D0708A" w:rsidRPr="009F1DF5">
        <w:t>.2.</w:t>
      </w:r>
      <w:r w:rsidR="00E24E2E" w:rsidRPr="009F1DF5">
        <w:t>0</w:t>
      </w:r>
      <w:r w:rsidR="00D0708A" w:rsidRPr="009F1DF5">
        <w:tab/>
        <w:t>General Description</w:t>
      </w:r>
      <w:bookmarkEnd w:id="915"/>
      <w:bookmarkEnd w:id="916"/>
      <w:bookmarkEnd w:id="917"/>
      <w:bookmarkEnd w:id="918"/>
      <w:bookmarkEnd w:id="91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920" w:name="_Toc112317697"/>
      <w:bookmarkStart w:id="921" w:name="_Toc129038194"/>
      <w:r w:rsidRPr="007372D7">
        <w:t>6.</w:t>
      </w:r>
      <w:r>
        <w:t>2</w:t>
      </w:r>
      <w:r w:rsidRPr="007372D7">
        <w:t>.</w:t>
      </w:r>
      <w:r>
        <w:t>1</w:t>
      </w:r>
      <w:r w:rsidRPr="007372D7">
        <w:tab/>
        <w:t>Solution#</w:t>
      </w:r>
      <w:r>
        <w:t>2.</w:t>
      </w:r>
      <w:r w:rsidRPr="007372D7">
        <w:t>1</w:t>
      </w:r>
      <w:r>
        <w:t xml:space="preserve"> </w:t>
      </w:r>
      <w:r w:rsidRPr="00FD341D">
        <w:t>NSACF (CTF) – Event based charging</w:t>
      </w:r>
      <w:bookmarkEnd w:id="920"/>
      <w:bookmarkEnd w:id="921"/>
    </w:p>
    <w:p w14:paraId="6B5B6166" w14:textId="77777777" w:rsidR="005839DB" w:rsidRPr="009F1DF5" w:rsidRDefault="005839DB" w:rsidP="009F1DF5">
      <w:pPr>
        <w:pStyle w:val="Heading4"/>
      </w:pPr>
      <w:bookmarkStart w:id="922" w:name="_Toc112317698"/>
      <w:bookmarkStart w:id="923" w:name="_Toc129038195"/>
      <w:r w:rsidRPr="009F1DF5">
        <w:rPr>
          <w:rFonts w:hint="eastAsia"/>
        </w:rPr>
        <w:t>6</w:t>
      </w:r>
      <w:r w:rsidRPr="009F1DF5">
        <w:t>.2.1.1</w:t>
      </w:r>
      <w:r w:rsidRPr="009F1DF5">
        <w:tab/>
        <w:t>General</w:t>
      </w:r>
      <w:bookmarkEnd w:id="922"/>
      <w:bookmarkEnd w:id="92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924" w:name="_Toc112317699"/>
      <w:bookmarkStart w:id="925" w:name="_Toc129038196"/>
      <w:r w:rsidRPr="009F1DF5">
        <w:lastRenderedPageBreak/>
        <w:t>6.2.2</w:t>
      </w:r>
      <w:r w:rsidRPr="009F1DF5">
        <w:tab/>
        <w:t>Solution#2.2 NSACF (CTF) - Session based charging</w:t>
      </w:r>
      <w:bookmarkEnd w:id="924"/>
      <w:bookmarkEnd w:id="925"/>
    </w:p>
    <w:p w14:paraId="1472E154" w14:textId="77777777" w:rsidR="005839DB" w:rsidRDefault="005839DB" w:rsidP="005839DB">
      <w:pPr>
        <w:pStyle w:val="Heading4"/>
      </w:pPr>
      <w:bookmarkStart w:id="926" w:name="_Toc112317700"/>
      <w:bookmarkStart w:id="927" w:name="_Toc129038197"/>
      <w:r>
        <w:rPr>
          <w:rFonts w:hint="eastAsia"/>
        </w:rPr>
        <w:t>6</w:t>
      </w:r>
      <w:r>
        <w:t>.2.2.1</w:t>
      </w:r>
      <w:r>
        <w:tab/>
        <w:t>General</w:t>
      </w:r>
      <w:bookmarkEnd w:id="926"/>
      <w:bookmarkEnd w:id="92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928" w:name="_Toc112317701"/>
      <w:bookmarkStart w:id="929" w:name="_Toc129038198"/>
      <w:r>
        <w:t xml:space="preserve">6.2.3 </w:t>
      </w:r>
      <w:r>
        <w:tab/>
      </w:r>
      <w:r w:rsidRPr="007372D7">
        <w:t>Solution#</w:t>
      </w:r>
      <w:r>
        <w:t xml:space="preserve">2.3 NSACF and CEF - </w:t>
      </w:r>
      <w:r w:rsidR="00D6319B">
        <w:t>Event</w:t>
      </w:r>
      <w:r>
        <w:t xml:space="preserve"> based charging</w:t>
      </w:r>
      <w:bookmarkEnd w:id="928"/>
      <w:bookmarkEnd w:id="929"/>
    </w:p>
    <w:p w14:paraId="57D684FA" w14:textId="77777777" w:rsidR="005839DB" w:rsidRDefault="005839DB" w:rsidP="005839DB">
      <w:pPr>
        <w:pStyle w:val="Heading4"/>
      </w:pPr>
      <w:bookmarkStart w:id="930" w:name="_Toc112317702"/>
      <w:bookmarkStart w:id="931" w:name="_Toc129038199"/>
      <w:r>
        <w:rPr>
          <w:rFonts w:hint="eastAsia"/>
        </w:rPr>
        <w:t>6</w:t>
      </w:r>
      <w:r>
        <w:t>.2.3.1</w:t>
      </w:r>
      <w:r>
        <w:tab/>
        <w:t>General</w:t>
      </w:r>
      <w:bookmarkEnd w:id="930"/>
      <w:bookmarkEnd w:id="93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932" w:name="_Toc112317703"/>
      <w:bookmarkStart w:id="933" w:name="_Toc129038200"/>
      <w:r w:rsidRPr="007372D7">
        <w:t>6.</w:t>
      </w:r>
      <w:r>
        <w:t>2</w:t>
      </w:r>
      <w:r w:rsidRPr="007372D7">
        <w:t>.</w:t>
      </w:r>
      <w:r>
        <w:t xml:space="preserve">4 </w:t>
      </w:r>
      <w:r w:rsidR="00D6319B">
        <w:tab/>
      </w:r>
      <w:r w:rsidRPr="007372D7">
        <w:t>Solution#</w:t>
      </w:r>
      <w:r>
        <w:t>2.4 NSACF and CEF - Session based charging</w:t>
      </w:r>
      <w:bookmarkEnd w:id="932"/>
      <w:bookmarkEnd w:id="93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934" w:name="_Toc112317704"/>
      <w:bookmarkStart w:id="935" w:name="_Toc129038201"/>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934"/>
      <w:bookmarkEnd w:id="93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936" w:name="_Toc112317705"/>
      <w:bookmarkStart w:id="937" w:name="_Toc129038202"/>
      <w:r w:rsidRPr="009F1DF5">
        <w:t>6.</w:t>
      </w:r>
      <w:r>
        <w:t>2</w:t>
      </w:r>
      <w:r w:rsidRPr="009F1DF5">
        <w:t>.</w:t>
      </w:r>
      <w:r w:rsidR="009F09BD">
        <w:t>6</w:t>
      </w:r>
      <w:r w:rsidRPr="009F1DF5">
        <w:tab/>
        <w:t>Evaluation</w:t>
      </w:r>
      <w:bookmarkEnd w:id="936"/>
      <w:bookmarkEnd w:id="93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938" w:name="_Hlk109981610"/>
      <w:r>
        <w:t xml:space="preserve">Solution #2.1 </w:t>
      </w:r>
      <w:bookmarkEnd w:id="93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454EB68" w:rsidR="00946F29" w:rsidRPr="0087374A" w:rsidRDefault="00946F29" w:rsidP="006E5E39">
      <w:pPr>
        <w:pStyle w:val="B10"/>
        <w:ind w:left="0" w:firstLine="0"/>
      </w:pPr>
      <w:r w:rsidRPr="0087374A">
        <w:t>For all solutions, the particular REQ-NSCH-07 is covered under the NSACF behavio</w:t>
      </w:r>
      <w:ins w:id="939" w:author="SA5#147" w:date="2023-03-10T14:42:00Z">
        <w:r w:rsidR="003B556C">
          <w:t>u</w:t>
        </w:r>
      </w:ins>
      <w:r w:rsidRPr="0087374A">
        <w:t>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940" w:name="_Toc129038203"/>
      <w:r w:rsidRPr="00765DC6">
        <w:t>6.</w:t>
      </w:r>
      <w:r>
        <w:t>2</w:t>
      </w:r>
      <w:r w:rsidRPr="00765DC6">
        <w:t>.</w:t>
      </w:r>
      <w:r>
        <w:t>7</w:t>
      </w:r>
      <w:r w:rsidRPr="00765DC6">
        <w:tab/>
      </w:r>
      <w:r>
        <w:t>Conclusion</w:t>
      </w:r>
      <w:bookmarkEnd w:id="940"/>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941" w:name="_Toc66126528"/>
      <w:bookmarkStart w:id="942" w:name="_Toc72418127"/>
      <w:bookmarkStart w:id="943" w:name="_Toc72739214"/>
      <w:bookmarkStart w:id="944" w:name="_Toc112317706"/>
      <w:bookmarkStart w:id="945" w:name="_Toc129038204"/>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941"/>
      <w:bookmarkEnd w:id="942"/>
      <w:bookmarkEnd w:id="943"/>
      <w:bookmarkEnd w:id="944"/>
      <w:bookmarkEnd w:id="945"/>
    </w:p>
    <w:p w14:paraId="33838E5B" w14:textId="102EC95C" w:rsidR="00D62BF8" w:rsidRPr="007372D7" w:rsidRDefault="00D62BF8" w:rsidP="00D62BF8">
      <w:pPr>
        <w:pStyle w:val="Heading3"/>
      </w:pPr>
      <w:bookmarkStart w:id="946" w:name="_Toc66126529"/>
      <w:bookmarkStart w:id="947" w:name="_Toc72418128"/>
      <w:bookmarkStart w:id="948" w:name="_Toc72739215"/>
      <w:bookmarkStart w:id="949" w:name="_Toc112317707"/>
      <w:bookmarkStart w:id="950" w:name="_Toc129038205"/>
      <w:r w:rsidRPr="007372D7">
        <w:t>6.</w:t>
      </w:r>
      <w:r>
        <w:t>3</w:t>
      </w:r>
      <w:r w:rsidRPr="007372D7">
        <w:t>.1</w:t>
      </w:r>
      <w:r w:rsidRPr="007372D7">
        <w:tab/>
        <w:t>General Description</w:t>
      </w:r>
      <w:bookmarkEnd w:id="946"/>
      <w:bookmarkEnd w:id="947"/>
      <w:bookmarkEnd w:id="948"/>
      <w:bookmarkEnd w:id="949"/>
      <w:bookmarkEnd w:id="950"/>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951" w:name="_Toc72418129"/>
      <w:bookmarkStart w:id="952" w:name="_Toc72739216"/>
      <w:bookmarkStart w:id="953" w:name="_Toc112317708"/>
      <w:bookmarkStart w:id="954" w:name="_Toc129038206"/>
      <w:r w:rsidRPr="009F1DF5">
        <w:t>6.3.2</w:t>
      </w:r>
      <w:r w:rsidRPr="009F1DF5">
        <w:tab/>
        <w:t>Solution#3.1 Volume aggregation by NS Tenant CCS</w:t>
      </w:r>
      <w:bookmarkEnd w:id="951"/>
      <w:bookmarkEnd w:id="952"/>
      <w:bookmarkEnd w:id="953"/>
      <w:bookmarkEnd w:id="954"/>
      <w:r w:rsidRPr="009F1DF5">
        <w:t xml:space="preserve">   </w:t>
      </w:r>
    </w:p>
    <w:p w14:paraId="4AFBD9A7" w14:textId="77777777" w:rsidR="00D577AF" w:rsidRPr="009F1DF5" w:rsidRDefault="00D577AF" w:rsidP="009F1DF5">
      <w:pPr>
        <w:pStyle w:val="Heading4"/>
      </w:pPr>
      <w:bookmarkStart w:id="955" w:name="_Toc72418130"/>
      <w:bookmarkStart w:id="956" w:name="_Toc72739217"/>
      <w:bookmarkStart w:id="957" w:name="_Toc112317709"/>
      <w:bookmarkStart w:id="958" w:name="_Toc129038207"/>
      <w:r w:rsidRPr="009F1DF5">
        <w:t>6.3.2.1</w:t>
      </w:r>
      <w:r w:rsidRPr="009F1DF5">
        <w:tab/>
        <w:t>General description</w:t>
      </w:r>
      <w:bookmarkEnd w:id="955"/>
      <w:bookmarkEnd w:id="956"/>
      <w:bookmarkEnd w:id="957"/>
      <w:bookmarkEnd w:id="958"/>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959"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960" w:name="_Toc72418131"/>
      <w:bookmarkStart w:id="961" w:name="_Toc72739218"/>
      <w:bookmarkStart w:id="962" w:name="_Toc112317710"/>
      <w:bookmarkStart w:id="963" w:name="_Toc129038208"/>
      <w:bookmarkEnd w:id="959"/>
      <w:r>
        <w:t>6.3.2.2</w:t>
      </w:r>
      <w:r>
        <w:tab/>
        <w:t>Architecture description</w:t>
      </w:r>
      <w:bookmarkEnd w:id="960"/>
      <w:bookmarkEnd w:id="961"/>
      <w:bookmarkEnd w:id="962"/>
      <w:bookmarkEnd w:id="963"/>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25pt;height:147pt" o:ole="">
            <v:imagedata r:id="rId35" o:title=""/>
          </v:shape>
          <o:OLEObject Type="Embed" ProgID="Visio.Drawing.11" ShapeID="_x0000_i1036" DrawAspect="Content" ObjectID="_1739964984" r:id="rId36"/>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964" w:name="_Toc72418132"/>
      <w:bookmarkStart w:id="965" w:name="_Toc72739219"/>
      <w:bookmarkStart w:id="966" w:name="_Toc112317711"/>
      <w:bookmarkStart w:id="967" w:name="_Toc129038209"/>
      <w:r>
        <w:t>6.3.2.3</w:t>
      </w:r>
      <w:r>
        <w:tab/>
        <w:t>Flow description</w:t>
      </w:r>
      <w:bookmarkEnd w:id="964"/>
      <w:bookmarkEnd w:id="965"/>
      <w:r w:rsidR="004628C3">
        <w:t xml:space="preserve"> (T</w:t>
      </w:r>
      <w:r w:rsidR="004628C3" w:rsidRPr="00460A4A">
        <w:t>enant specific S-NSSAI</w:t>
      </w:r>
      <w:r w:rsidR="004628C3">
        <w:t>)</w:t>
      </w:r>
      <w:bookmarkEnd w:id="966"/>
      <w:bookmarkEnd w:id="967"/>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75pt;height:525pt" o:ole="">
            <v:imagedata r:id="rId37" o:title=""/>
          </v:shape>
          <o:OLEObject Type="Embed" ProgID="Visio.Drawing.15" ShapeID="_x0000_i1037" DrawAspect="Content" ObjectID="_1739964985" r:id="rId38"/>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3.5pt;height:422.25pt" o:ole="">
            <v:imagedata r:id="rId39" o:title=""/>
          </v:shape>
          <o:OLEObject Type="Embed" ProgID="Visio.Drawing.15" ShapeID="_x0000_i1038" DrawAspect="Content" ObjectID="_1739964986" r:id="rId40"/>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968" w:name="_Toc112317712"/>
      <w:bookmarkStart w:id="969" w:name="_Toc129038210"/>
      <w:r>
        <w:t>6.3.2.4</w:t>
      </w:r>
      <w:r>
        <w:tab/>
        <w:t>Flow description (</w:t>
      </w:r>
      <w:r>
        <w:rPr>
          <w:color w:val="000000"/>
        </w:rPr>
        <w:t>Shared S-NSSAI</w:t>
      </w:r>
      <w:r>
        <w:t>)</w:t>
      </w:r>
      <w:bookmarkEnd w:id="968"/>
      <w:bookmarkEnd w:id="969"/>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970" w:name="_Toc72418133"/>
      <w:bookmarkStart w:id="971" w:name="_Toc72739220"/>
      <w:bookmarkStart w:id="972" w:name="_Toc112317713"/>
      <w:bookmarkStart w:id="973" w:name="_Toc129038211"/>
      <w:r w:rsidRPr="007372D7">
        <w:t>6.</w:t>
      </w:r>
      <w:r>
        <w:t>3</w:t>
      </w:r>
      <w:r w:rsidRPr="007372D7">
        <w:t>.</w:t>
      </w:r>
      <w:r>
        <w:t>3</w:t>
      </w:r>
      <w:r w:rsidRPr="007372D7">
        <w:tab/>
        <w:t>Solution#</w:t>
      </w:r>
      <w:r>
        <w:t xml:space="preserve">3.2 </w:t>
      </w:r>
      <w:bookmarkStart w:id="974" w:name="_Hlk70589472"/>
      <w:r>
        <w:t>Volume control by CCS based on performance collection</w:t>
      </w:r>
      <w:bookmarkEnd w:id="970"/>
      <w:bookmarkEnd w:id="971"/>
      <w:bookmarkEnd w:id="972"/>
      <w:bookmarkEnd w:id="973"/>
      <w:r>
        <w:t xml:space="preserve"> </w:t>
      </w:r>
    </w:p>
    <w:p w14:paraId="528AA6CB" w14:textId="77777777" w:rsidR="007E55CB" w:rsidRDefault="007E55CB" w:rsidP="007E55CB">
      <w:pPr>
        <w:pStyle w:val="Heading4"/>
      </w:pPr>
      <w:bookmarkStart w:id="975" w:name="_Toc72418134"/>
      <w:bookmarkStart w:id="976" w:name="_Toc72739221"/>
      <w:bookmarkStart w:id="977" w:name="_Toc112317714"/>
      <w:bookmarkStart w:id="978" w:name="_Toc129038212"/>
      <w:bookmarkEnd w:id="974"/>
      <w:r>
        <w:t>6.3.3.1</w:t>
      </w:r>
      <w:r>
        <w:tab/>
        <w:t>General description</w:t>
      </w:r>
      <w:bookmarkEnd w:id="975"/>
      <w:bookmarkEnd w:id="976"/>
      <w:bookmarkEnd w:id="977"/>
      <w:bookmarkEnd w:id="978"/>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979" w:name="_Toc72418135"/>
      <w:bookmarkStart w:id="980" w:name="_Toc72739222"/>
      <w:bookmarkStart w:id="981" w:name="_Toc112317715"/>
      <w:bookmarkStart w:id="982" w:name="_Toc129038213"/>
      <w:r w:rsidRPr="009F1DF5">
        <w:lastRenderedPageBreak/>
        <w:t>6.3.3.2</w:t>
      </w:r>
      <w:r w:rsidRPr="009F1DF5">
        <w:tab/>
        <w:t>Architecture description</w:t>
      </w:r>
      <w:bookmarkEnd w:id="979"/>
      <w:bookmarkEnd w:id="980"/>
      <w:bookmarkEnd w:id="981"/>
      <w:bookmarkEnd w:id="982"/>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983" w:name="_Toc72418136"/>
      <w:bookmarkStart w:id="984" w:name="_Toc72739223"/>
      <w:bookmarkStart w:id="985" w:name="_Toc112317716"/>
      <w:bookmarkStart w:id="986" w:name="_Toc129038214"/>
      <w:r>
        <w:t>6.3.3.3</w:t>
      </w:r>
      <w:r>
        <w:tab/>
        <w:t>Flow description</w:t>
      </w:r>
      <w:bookmarkEnd w:id="983"/>
      <w:bookmarkEnd w:id="984"/>
      <w:bookmarkEnd w:id="985"/>
      <w:bookmarkEnd w:id="98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987" w:name="_Hlk70597831"/>
      <w:r w:rsidRPr="00B3472B">
        <w:rPr>
          <w:lang w:eastAsia="zh-CN"/>
        </w:rPr>
        <w:t>Volume control by CCS based on performance collection</w:t>
      </w:r>
      <w:bookmarkEnd w:id="987"/>
      <w:r>
        <w:t xml:space="preserve">:  </w:t>
      </w:r>
    </w:p>
    <w:p w14:paraId="52B02660" w14:textId="77777777" w:rsidR="007E55CB" w:rsidRDefault="007E55CB" w:rsidP="002768F1">
      <w:pPr>
        <w:pStyle w:val="EX"/>
        <w:rPr>
          <w:lang w:eastAsia="zh-CN"/>
        </w:rPr>
      </w:pPr>
      <w:r w:rsidRPr="002768F1">
        <w:object w:dxaOrig="12441" w:dyaOrig="12941" w14:anchorId="39B841A2">
          <v:shape id="_x0000_i1039" type="#_x0000_t75" style="width:447pt;height:464.25pt" o:ole="">
            <v:imagedata r:id="rId41" o:title=""/>
          </v:shape>
          <o:OLEObject Type="Embed" ProgID="Visio.Drawing.15" ShapeID="_x0000_i1039" DrawAspect="Content" ObjectID="_1739964987" r:id="rId42"/>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988" w:name="_Toc112317717"/>
      <w:bookmarkStart w:id="989" w:name="_Toc129038215"/>
      <w:r w:rsidRPr="00B67DFF">
        <w:rPr>
          <w:rFonts w:eastAsia="SimSun"/>
        </w:rPr>
        <w:t>6.3.</w:t>
      </w:r>
      <w:r>
        <w:rPr>
          <w:rFonts w:eastAsia="SimSun"/>
        </w:rPr>
        <w:t>4</w:t>
      </w:r>
      <w:r w:rsidRPr="00B67DFF">
        <w:rPr>
          <w:rFonts w:eastAsia="SimSun"/>
        </w:rPr>
        <w:tab/>
        <w:t>Evaluation</w:t>
      </w:r>
      <w:bookmarkEnd w:id="988"/>
      <w:bookmarkEnd w:id="989"/>
    </w:p>
    <w:p w14:paraId="4E231AB5" w14:textId="6739F19B"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r w:rsidR="002B7AF3">
        <w:rPr>
          <w:rFonts w:eastAsia="SimSun"/>
          <w:lang w:val="sv-SE"/>
        </w:rPr>
        <w:t>I</w:t>
      </w:r>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4F6A63E"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6D61076B"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990" w:name="_Toc112317718"/>
      <w:bookmarkStart w:id="991" w:name="_Toc129038216"/>
      <w:r w:rsidRPr="00B67DFF">
        <w:t>6.3.</w:t>
      </w:r>
      <w:r>
        <w:t>5</w:t>
      </w:r>
      <w:r w:rsidRPr="00B67DFF">
        <w:tab/>
      </w:r>
      <w:r>
        <w:t>Conclusions</w:t>
      </w:r>
      <w:bookmarkEnd w:id="990"/>
      <w:bookmarkEnd w:id="991"/>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79CF1139" w14:textId="23003DB0" w:rsidR="002B7AF3" w:rsidRDefault="002B7AF3" w:rsidP="002B7AF3">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w:t>
      </w:r>
      <w:r w:rsidR="00664E70">
        <w:t>9</w:t>
      </w:r>
      <w:r>
        <w:t xml:space="preserve"> in clause 6.</w:t>
      </w:r>
      <w:r w:rsidR="00664E70">
        <w:t>9</w:t>
      </w:r>
      <w:r>
        <w:t>.5.</w:t>
      </w:r>
    </w:p>
    <w:p w14:paraId="00417F5C" w14:textId="458E6672" w:rsidR="00D62BF8" w:rsidRDefault="00D62BF8" w:rsidP="00D62BF8">
      <w:pPr>
        <w:pStyle w:val="B10"/>
        <w:rPr>
          <w:lang w:eastAsia="zh-CN"/>
        </w:rPr>
      </w:pPr>
    </w:p>
    <w:p w14:paraId="464025AD" w14:textId="490CE742" w:rsidR="00D62BF8" w:rsidRDefault="00D62BF8" w:rsidP="004A7064">
      <w:pPr>
        <w:pStyle w:val="Heading2"/>
        <w:rPr>
          <w:lang w:eastAsia="zh-CN"/>
        </w:rPr>
      </w:pPr>
      <w:bookmarkStart w:id="992" w:name="_Toc66126530"/>
      <w:bookmarkStart w:id="993" w:name="_Toc72418137"/>
      <w:bookmarkStart w:id="994" w:name="_Toc72739224"/>
      <w:bookmarkStart w:id="995" w:name="_Toc112317719"/>
      <w:bookmarkStart w:id="996" w:name="_Toc129038217"/>
      <w:r w:rsidRPr="007372D7">
        <w:t>6.</w:t>
      </w:r>
      <w:r>
        <w:t>4</w:t>
      </w:r>
      <w:r w:rsidRPr="007372D7">
        <w:tab/>
      </w:r>
      <w:r w:rsidR="00B14803">
        <w:t>void</w:t>
      </w:r>
      <w:bookmarkEnd w:id="992"/>
      <w:bookmarkEnd w:id="993"/>
      <w:bookmarkEnd w:id="994"/>
      <w:bookmarkEnd w:id="995"/>
      <w:bookmarkEnd w:id="996"/>
      <w:r w:rsidRPr="00F03130">
        <w:rPr>
          <w:lang w:eastAsia="zh-CN"/>
        </w:rPr>
        <w:t xml:space="preserve"> </w:t>
      </w:r>
    </w:p>
    <w:p w14:paraId="2F787EA8" w14:textId="7724DB01" w:rsidR="00793018" w:rsidRDefault="00793018" w:rsidP="004A7064">
      <w:pPr>
        <w:pStyle w:val="Heading2"/>
      </w:pPr>
      <w:bookmarkStart w:id="997" w:name="_Toc66126537"/>
      <w:bookmarkStart w:id="998" w:name="_Toc72418150"/>
      <w:bookmarkStart w:id="999" w:name="_Toc72739237"/>
      <w:bookmarkStart w:id="1000" w:name="_Toc112317720"/>
      <w:bookmarkStart w:id="1001" w:name="_Toc129038218"/>
      <w:r w:rsidRPr="007372D7">
        <w:t>6.</w:t>
      </w:r>
      <w:r w:rsidR="008E3D49">
        <w:t>5</w:t>
      </w:r>
      <w:r w:rsidRPr="007372D7">
        <w:tab/>
      </w:r>
      <w:r w:rsidR="006325D7">
        <w:t>void</w:t>
      </w:r>
      <w:bookmarkEnd w:id="997"/>
      <w:bookmarkEnd w:id="998"/>
      <w:bookmarkEnd w:id="999"/>
      <w:bookmarkEnd w:id="1000"/>
      <w:bookmarkEnd w:id="1001"/>
    </w:p>
    <w:p w14:paraId="24AF70FD" w14:textId="77777777" w:rsidR="00676B10" w:rsidRPr="007372D7" w:rsidRDefault="00676B10" w:rsidP="0000398E">
      <w:pPr>
        <w:pStyle w:val="B10"/>
        <w:ind w:left="0" w:firstLine="0"/>
        <w:rPr>
          <w:lang w:eastAsia="zh-CN"/>
        </w:rPr>
      </w:pPr>
    </w:p>
    <w:p w14:paraId="5E937F38" w14:textId="4A8F0C4D" w:rsidR="003D42A1" w:rsidRPr="007372D7" w:rsidRDefault="003D42A1" w:rsidP="003D42A1">
      <w:pPr>
        <w:pStyle w:val="Heading2"/>
      </w:pPr>
      <w:bookmarkStart w:id="1002" w:name="_Toc72418160"/>
      <w:bookmarkStart w:id="1003" w:name="_Toc72739247"/>
      <w:bookmarkStart w:id="1004" w:name="_Toc112317721"/>
      <w:bookmarkStart w:id="1005" w:name="_Toc129038219"/>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002"/>
      <w:bookmarkEnd w:id="1003"/>
      <w:bookmarkEnd w:id="1004"/>
      <w:bookmarkEnd w:id="1005"/>
    </w:p>
    <w:p w14:paraId="5B846C1F" w14:textId="7703204C" w:rsidR="003D42A1" w:rsidRPr="007372D7" w:rsidRDefault="003D42A1" w:rsidP="003D42A1">
      <w:pPr>
        <w:pStyle w:val="Heading3"/>
      </w:pPr>
      <w:bookmarkStart w:id="1006" w:name="_Toc72418161"/>
      <w:bookmarkStart w:id="1007" w:name="_Toc72739248"/>
      <w:bookmarkStart w:id="1008" w:name="_Toc112317722"/>
      <w:bookmarkStart w:id="1009" w:name="_Toc129038220"/>
      <w:r w:rsidRPr="007372D7">
        <w:t>6.</w:t>
      </w:r>
      <w:r w:rsidR="008E3D49">
        <w:t>6</w:t>
      </w:r>
      <w:r w:rsidRPr="007372D7">
        <w:t>.1</w:t>
      </w:r>
      <w:r w:rsidRPr="007372D7">
        <w:tab/>
        <w:t>General Description</w:t>
      </w:r>
      <w:bookmarkEnd w:id="1006"/>
      <w:bookmarkEnd w:id="1007"/>
      <w:bookmarkEnd w:id="1008"/>
      <w:bookmarkEnd w:id="1009"/>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1010" w:name="_Toc112317723"/>
      <w:bookmarkStart w:id="1011" w:name="_Toc129038221"/>
      <w:bookmarkStart w:id="1012" w:name="_Toc50473276"/>
      <w:bookmarkStart w:id="1013" w:name="_Toc50539597"/>
      <w:bookmarkStart w:id="1014" w:name="_Toc54638217"/>
      <w:bookmarkStart w:id="1015" w:name="_Toc54638711"/>
      <w:bookmarkStart w:id="1016" w:name="_Toc54639593"/>
      <w:bookmarkStart w:id="1017" w:name="_Toc57131666"/>
      <w:bookmarkStart w:id="1018"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1010"/>
      <w:bookmarkEnd w:id="1011"/>
      <w:r w:rsidRPr="005014B3">
        <w:rPr>
          <w:rFonts w:eastAsia="SimSun"/>
        </w:rPr>
        <w:t xml:space="preserve">  </w:t>
      </w:r>
    </w:p>
    <w:p w14:paraId="0213E405" w14:textId="681D6929" w:rsidR="005014B3" w:rsidRPr="005014B3" w:rsidRDefault="005014B3" w:rsidP="002768F1">
      <w:pPr>
        <w:pStyle w:val="Heading4"/>
        <w:rPr>
          <w:rFonts w:eastAsia="SimSun"/>
        </w:rPr>
      </w:pPr>
      <w:bookmarkStart w:id="1019" w:name="_Toc112317724"/>
      <w:bookmarkStart w:id="1020" w:name="_Toc129038222"/>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1019"/>
      <w:bookmarkEnd w:id="1020"/>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1021" w:name="_Toc112317725"/>
      <w:bookmarkStart w:id="1022" w:name="_Toc129038223"/>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1021"/>
      <w:bookmarkEnd w:id="1022"/>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0" type="#_x0000_t75" style="width:359.25pt;height:188.25pt" o:ole="">
            <v:imagedata r:id="rId43" o:title=""/>
          </v:shape>
          <o:OLEObject Type="Embed" ProgID="Visio.Drawing.11" ShapeID="_x0000_i1040" DrawAspect="Content" ObjectID="_1739964988" r:id="rId44"/>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1023" w:name="_Toc112317726"/>
      <w:bookmarkStart w:id="1024" w:name="_Toc129038224"/>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1023"/>
      <w:bookmarkEnd w:id="1024"/>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3B556C"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1" type="#_x0000_t75" style="width:451.5pt;height:438pt">
            <v:imagedata r:id="rId45"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2" type="#_x0000_t75" style="width:478.5pt;height:381.75pt" o:ole="">
            <v:imagedata r:id="rId46" o:title=""/>
          </v:shape>
          <o:OLEObject Type="Embed" ProgID="Visio.Drawing.15" ShapeID="_x0000_i1042" DrawAspect="Content" ObjectID="_1739964989" r:id="rId47"/>
        </w:object>
      </w:r>
    </w:p>
    <w:bookmarkEnd w:id="1012"/>
    <w:bookmarkEnd w:id="1013"/>
    <w:bookmarkEnd w:id="1014"/>
    <w:bookmarkEnd w:id="1015"/>
    <w:bookmarkEnd w:id="1016"/>
    <w:bookmarkEnd w:id="1017"/>
    <w:bookmarkEnd w:id="1018"/>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1025" w:name="_Toc112317727"/>
      <w:bookmarkStart w:id="1026" w:name="_Toc129038225"/>
      <w:r w:rsidRPr="007372D7">
        <w:t>6.</w:t>
      </w:r>
      <w:r>
        <w:t>6</w:t>
      </w:r>
      <w:r w:rsidRPr="007372D7">
        <w:t>.</w:t>
      </w:r>
      <w:r>
        <w:t>3</w:t>
      </w:r>
      <w:r w:rsidRPr="007372D7">
        <w:tab/>
        <w:t>Solution#</w:t>
      </w:r>
      <w:r>
        <w:t>6.</w:t>
      </w:r>
      <w:r w:rsidR="00A04561">
        <w:t>2</w:t>
      </w:r>
      <w:r>
        <w:t xml:space="preserve">  NWDAF based Network slice charging</w:t>
      </w:r>
      <w:bookmarkEnd w:id="1025"/>
      <w:bookmarkEnd w:id="1026"/>
      <w:r>
        <w:t xml:space="preserve">  </w:t>
      </w:r>
    </w:p>
    <w:p w14:paraId="4395B33D" w14:textId="7AB346E5" w:rsidR="00D44537" w:rsidRDefault="00D44537" w:rsidP="00D44537">
      <w:pPr>
        <w:pStyle w:val="Heading4"/>
      </w:pPr>
      <w:bookmarkStart w:id="1027" w:name="_Toc112317728"/>
      <w:bookmarkStart w:id="1028" w:name="_Toc129038226"/>
      <w:r w:rsidRPr="007372D7">
        <w:t>6.</w:t>
      </w:r>
      <w:r>
        <w:t>6</w:t>
      </w:r>
      <w:r w:rsidRPr="007372D7">
        <w:t>.</w:t>
      </w:r>
      <w:r>
        <w:t>3.1</w:t>
      </w:r>
      <w:r>
        <w:tab/>
        <w:t>General description</w:t>
      </w:r>
      <w:bookmarkEnd w:id="1027"/>
      <w:bookmarkEnd w:id="1028"/>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1029" w:name="_Toc112317729"/>
      <w:bookmarkStart w:id="1030" w:name="_Toc129038227"/>
      <w:r w:rsidRPr="007372D7">
        <w:lastRenderedPageBreak/>
        <w:t>6.</w:t>
      </w:r>
      <w:r>
        <w:t>6.3.2</w:t>
      </w:r>
      <w:r>
        <w:tab/>
        <w:t>Architecture description</w:t>
      </w:r>
      <w:bookmarkEnd w:id="1029"/>
      <w:bookmarkEnd w:id="1030"/>
    </w:p>
    <w:p w14:paraId="1C5E1B1C" w14:textId="77777777" w:rsidR="00D44537" w:rsidRDefault="00D44537" w:rsidP="00D44537">
      <w:pPr>
        <w:pStyle w:val="TF"/>
        <w:rPr>
          <w:lang w:val="en-US"/>
        </w:rPr>
      </w:pPr>
      <w:r>
        <w:object w:dxaOrig="6225" w:dyaOrig="4275" w14:anchorId="778BDACF">
          <v:shape id="_x0000_i1043" type="#_x0000_t75" style="width:311.25pt;height:213pt" o:ole="">
            <v:imagedata r:id="rId48" o:title=""/>
          </v:shape>
          <o:OLEObject Type="Embed" ProgID="Visio.Drawing.15" ShapeID="_x0000_i1043" DrawAspect="Content" ObjectID="_1739964990" r:id="rId49"/>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1031" w:name="_Toc112317730"/>
      <w:bookmarkStart w:id="1032" w:name="_Toc129038228"/>
      <w:r w:rsidRPr="007372D7">
        <w:t>6.</w:t>
      </w:r>
      <w:r>
        <w:t>6.3.3</w:t>
      </w:r>
      <w:r>
        <w:tab/>
        <w:t>Flow description</w:t>
      </w:r>
      <w:bookmarkEnd w:id="1031"/>
      <w:bookmarkEnd w:id="1032"/>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650DDCC2"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w:t>
      </w:r>
      <w:ins w:id="1033" w:author="SA5#147" w:date="2023-03-10T14:42:00Z">
        <w:r w:rsidR="003B556C">
          <w:rPr>
            <w:lang w:eastAsia="zh-CN"/>
          </w:rPr>
          <w:t xml:space="preserve"> </w:t>
        </w:r>
      </w:ins>
      <w:r>
        <w:rPr>
          <w:lang w:eastAsia="zh-CN"/>
        </w:rPr>
        <w:t>[4]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272A28CF" w:rsidR="00941E48" w:rsidRDefault="00941E48" w:rsidP="00941E48">
      <w:pPr>
        <w:pStyle w:val="Heading3"/>
      </w:pPr>
      <w:bookmarkStart w:id="1034" w:name="_Toc112317731"/>
      <w:bookmarkStart w:id="1035" w:name="_Toc129038229"/>
      <w:r w:rsidRPr="007372D7">
        <w:t>6.</w:t>
      </w:r>
      <w:r>
        <w:t>6</w:t>
      </w:r>
      <w:r w:rsidRPr="007372D7">
        <w:t>.</w:t>
      </w:r>
      <w:r w:rsidR="00D44537">
        <w:t>4</w:t>
      </w:r>
      <w:r w:rsidRPr="007372D7">
        <w:tab/>
        <w:t>Solution#</w:t>
      </w:r>
      <w:r>
        <w:t>6.</w:t>
      </w:r>
      <w:r w:rsidR="00EF020A">
        <w:t>3</w:t>
      </w:r>
      <w:r>
        <w:t xml:space="preserve">  NSACF based Network slice charging</w:t>
      </w:r>
      <w:bookmarkEnd w:id="1034"/>
      <w:r>
        <w:t xml:space="preserve"> </w:t>
      </w:r>
      <w:r w:rsidR="00090233">
        <w:t>– CEF based</w:t>
      </w:r>
      <w:bookmarkEnd w:id="1035"/>
      <w:r>
        <w:t xml:space="preserve"> </w:t>
      </w:r>
    </w:p>
    <w:p w14:paraId="5828C710" w14:textId="177E3825" w:rsidR="00941E48" w:rsidRDefault="00941E48" w:rsidP="00941E48">
      <w:pPr>
        <w:pStyle w:val="Heading4"/>
      </w:pPr>
      <w:bookmarkStart w:id="1036" w:name="_Toc112317732"/>
      <w:bookmarkStart w:id="1037" w:name="_Toc129038230"/>
      <w:r w:rsidRPr="007372D7">
        <w:t>6.</w:t>
      </w:r>
      <w:r>
        <w:t>6</w:t>
      </w:r>
      <w:r w:rsidRPr="007372D7">
        <w:t>.</w:t>
      </w:r>
      <w:r w:rsidR="00D44537">
        <w:t>4</w:t>
      </w:r>
      <w:r>
        <w:t>.1</w:t>
      </w:r>
      <w:r>
        <w:tab/>
        <w:t>General description</w:t>
      </w:r>
      <w:bookmarkEnd w:id="1036"/>
      <w:bookmarkEnd w:id="1037"/>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00090233" w:rsidRPr="00090233">
        <w:rPr>
          <w:iCs/>
        </w:rPr>
        <w:t xml:space="preserve"> </w:t>
      </w:r>
      <w:r w:rsidR="00090233">
        <w:rPr>
          <w:iCs/>
        </w:rPr>
        <w:t>and CEF</w:t>
      </w:r>
      <w:r w:rsidRPr="005014B3">
        <w:t>.</w:t>
      </w:r>
    </w:p>
    <w:p w14:paraId="0373E6BE" w14:textId="08A18ACB" w:rsidR="00941E48" w:rsidRDefault="00941E48" w:rsidP="00941E48">
      <w:pPr>
        <w:pStyle w:val="Heading4"/>
      </w:pPr>
      <w:bookmarkStart w:id="1038" w:name="_Toc112317733"/>
      <w:bookmarkStart w:id="1039" w:name="_Toc129038231"/>
      <w:r w:rsidRPr="007372D7">
        <w:t>6.</w:t>
      </w:r>
      <w:r>
        <w:t>6.</w:t>
      </w:r>
      <w:r w:rsidR="00D44537">
        <w:t>4</w:t>
      </w:r>
      <w:r>
        <w:t>.2</w:t>
      </w:r>
      <w:r>
        <w:tab/>
        <w:t>Architecture description</w:t>
      </w:r>
      <w:bookmarkEnd w:id="1038"/>
      <w:bookmarkEnd w:id="1039"/>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4" type="#_x0000_t75" style="width:311.25pt;height:213pt" o:ole="">
            <v:imagedata r:id="rId50" o:title=""/>
          </v:shape>
          <o:OLEObject Type="Embed" ProgID="Visio.Drawing.15" ShapeID="_x0000_i1044" DrawAspect="Content" ObjectID="_1739964991" r:id="rId51"/>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1040" w:name="_Toc112317734"/>
      <w:bookmarkStart w:id="1041" w:name="_Toc129038232"/>
      <w:r w:rsidRPr="007372D7">
        <w:t>6.</w:t>
      </w:r>
      <w:r>
        <w:t>6.</w:t>
      </w:r>
      <w:r w:rsidR="00D44537">
        <w:t>4</w:t>
      </w:r>
      <w:r>
        <w:t>.3</w:t>
      </w:r>
      <w:r>
        <w:tab/>
        <w:t>Flow description</w:t>
      </w:r>
      <w:bookmarkEnd w:id="1040"/>
      <w:bookmarkEnd w:id="1041"/>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5" type="#_x0000_t75" style="width:481.5pt;height:772.5pt" o:ole="">
            <v:imagedata r:id="rId52" o:title=""/>
          </v:shape>
          <o:OLEObject Type="Embed" ProgID="Visio.Drawing.15" ShapeID="_x0000_i1045" DrawAspect="Content" ObjectID="_1739964992" r:id="rId53"/>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1042"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1042"/>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6" type="#_x0000_t75" style="width:481.5pt;height:772.5pt" o:ole="">
            <v:imagedata r:id="rId54" o:title=""/>
          </v:shape>
          <o:OLEObject Type="Embed" ProgID="Visio.Drawing.15" ShapeID="_x0000_i1046" DrawAspect="Content" ObjectID="_1739964993" r:id="rId55"/>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pPr>
      <w:bookmarkStart w:id="1043" w:name="_Toc129038233"/>
      <w:bookmarkStart w:id="1044" w:name="_Hlk124860566"/>
      <w:r w:rsidRPr="007372D7">
        <w:t>6.</w:t>
      </w:r>
      <w:r>
        <w:t>6</w:t>
      </w:r>
      <w:r w:rsidRPr="007372D7">
        <w:t>.</w:t>
      </w:r>
      <w:r>
        <w:t>5</w:t>
      </w:r>
      <w:r w:rsidRPr="007372D7">
        <w:tab/>
        <w:t>Solution#</w:t>
      </w:r>
      <w:r>
        <w:t>6.4  NSACF based Network slice charging – CTF based</w:t>
      </w:r>
      <w:bookmarkEnd w:id="1043"/>
      <w:r>
        <w:t xml:space="preserve"> </w:t>
      </w:r>
    </w:p>
    <w:p w14:paraId="4F2EA57F" w14:textId="0FF05962" w:rsidR="00090233" w:rsidRDefault="00090233" w:rsidP="00090233">
      <w:pPr>
        <w:pStyle w:val="Heading4"/>
      </w:pPr>
      <w:bookmarkStart w:id="1045" w:name="_Toc129038234"/>
      <w:r w:rsidRPr="007372D7">
        <w:t>6.</w:t>
      </w:r>
      <w:r>
        <w:t>6</w:t>
      </w:r>
      <w:r w:rsidRPr="007372D7">
        <w:t>.</w:t>
      </w:r>
      <w:r>
        <w:t>5.1</w:t>
      </w:r>
      <w:r>
        <w:tab/>
        <w:t>General description</w:t>
      </w:r>
      <w:bookmarkEnd w:id="1045"/>
    </w:p>
    <w:p w14:paraId="4B8FCD48" w14:textId="77777777" w:rsidR="00090233" w:rsidRDefault="00090233" w:rsidP="00090233">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p>
    <w:p w14:paraId="66C31C52" w14:textId="3738B070" w:rsidR="00090233" w:rsidRDefault="00090233" w:rsidP="00090233">
      <w:pPr>
        <w:pStyle w:val="Heading4"/>
      </w:pPr>
      <w:bookmarkStart w:id="1046" w:name="_Toc129038235"/>
      <w:bookmarkEnd w:id="1044"/>
      <w:r w:rsidRPr="007372D7">
        <w:t>6.</w:t>
      </w:r>
      <w:r>
        <w:t>6.5.2</w:t>
      </w:r>
      <w:r>
        <w:tab/>
        <w:t>Architecture description</w:t>
      </w:r>
      <w:bookmarkEnd w:id="1046"/>
    </w:p>
    <w:p w14:paraId="66225578" w14:textId="77777777" w:rsidR="00090233" w:rsidRPr="004A7FCF" w:rsidRDefault="00090233" w:rsidP="00090233">
      <w:pPr>
        <w:jc w:val="center"/>
      </w:pPr>
      <w:r>
        <w:object w:dxaOrig="6225" w:dyaOrig="4470" w14:anchorId="23DBDC2D">
          <v:shape id="_x0000_i1047" type="#_x0000_t75" style="width:311.25pt;height:223.5pt" o:ole="">
            <v:imagedata r:id="rId56" o:title=""/>
          </v:shape>
          <o:OLEObject Type="Embed" ProgID="Visio.Drawing.15" ShapeID="_x0000_i1047" DrawAspect="Content" ObjectID="_1739964994" r:id="rId57"/>
        </w:object>
      </w:r>
    </w:p>
    <w:p w14:paraId="4E35DB12" w14:textId="1A56F11D" w:rsidR="00090233" w:rsidRDefault="00090233" w:rsidP="00090233">
      <w:pPr>
        <w:pStyle w:val="TF"/>
        <w:rPr>
          <w:lang w:val="en-US"/>
        </w:rPr>
      </w:pPr>
      <w:r>
        <w:rPr>
          <w:lang w:val="en-US"/>
        </w:rPr>
        <w:t xml:space="preserve">Figure </w:t>
      </w:r>
      <w:r w:rsidRPr="007372D7">
        <w:t>6.</w:t>
      </w:r>
      <w:r>
        <w:t>6.5.2</w:t>
      </w:r>
      <w:r>
        <w:rPr>
          <w:lang w:val="en-US"/>
        </w:rPr>
        <w:t xml:space="preserve">-1: NSACF (CTF) based </w:t>
      </w:r>
      <w:r w:rsidRPr="00572BF2">
        <w:rPr>
          <w:lang w:val="en-US"/>
        </w:rPr>
        <w:t xml:space="preserve">Network slice charging </w:t>
      </w:r>
    </w:p>
    <w:p w14:paraId="032232C2" w14:textId="77777777" w:rsidR="00090233" w:rsidRDefault="00090233" w:rsidP="00090233">
      <w:pPr>
        <w:pStyle w:val="TF"/>
        <w:rPr>
          <w:rFonts w:ascii="Times New Roman" w:hAnsi="Times New Roman"/>
          <w:lang w:eastAsia="zh-CN"/>
        </w:rPr>
      </w:pPr>
    </w:p>
    <w:p w14:paraId="5202018F" w14:textId="77BBE6EB" w:rsidR="00090233" w:rsidRDefault="00090233" w:rsidP="00090233">
      <w:pPr>
        <w:pStyle w:val="Heading4"/>
      </w:pPr>
      <w:bookmarkStart w:id="1047" w:name="_Toc129038236"/>
      <w:r w:rsidRPr="007372D7">
        <w:lastRenderedPageBreak/>
        <w:t>6.</w:t>
      </w:r>
      <w:r>
        <w:t>6.5.3</w:t>
      </w:r>
      <w:r>
        <w:tab/>
        <w:t>Flow description</w:t>
      </w:r>
      <w:bookmarkEnd w:id="1047"/>
    </w:p>
    <w:p w14:paraId="3202B6ED" w14:textId="2B4FD6EE" w:rsidR="00090233" w:rsidRDefault="00090233" w:rsidP="00090233">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 xml:space="preserve">6.5.3-1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p>
    <w:p w14:paraId="2D3062C3" w14:textId="77777777" w:rsidR="00090233" w:rsidRDefault="00090233" w:rsidP="00090233">
      <w:pPr>
        <w:pStyle w:val="B10"/>
        <w:rPr>
          <w:lang w:eastAsia="zh-CN"/>
        </w:rPr>
      </w:pPr>
    </w:p>
    <w:p w14:paraId="3449A350" w14:textId="77777777" w:rsidR="00090233" w:rsidRDefault="00090233" w:rsidP="00090233">
      <w:pPr>
        <w:rPr>
          <w:lang w:eastAsia="zh-CN"/>
        </w:rPr>
      </w:pPr>
      <w:r>
        <w:object w:dxaOrig="10530" w:dyaOrig="6211" w14:anchorId="449A628B">
          <v:shape id="_x0000_i1048" type="#_x0000_t75" style="width:481.5pt;height:284.25pt" o:ole="">
            <v:imagedata r:id="rId58" o:title=""/>
          </v:shape>
          <o:OLEObject Type="Embed" ProgID="Visio.Drawing.15" ShapeID="_x0000_i1048" DrawAspect="Content" ObjectID="_1739964995" r:id="rId59"/>
        </w:object>
      </w:r>
    </w:p>
    <w:p w14:paraId="080B110D" w14:textId="72C787E7"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2B99E329" w14:textId="77777777" w:rsidR="00090233" w:rsidRPr="00D20B57" w:rsidRDefault="00090233" w:rsidP="00090233">
      <w:pPr>
        <w:rPr>
          <w:lang w:val="en-US"/>
        </w:rPr>
      </w:pPr>
    </w:p>
    <w:p w14:paraId="49AC61A7" w14:textId="4A794148" w:rsidR="00090233" w:rsidRDefault="00090233" w:rsidP="00090233">
      <w:pPr>
        <w:pStyle w:val="B10"/>
        <w:rPr>
          <w:lang w:eastAsia="zh-CN"/>
        </w:rPr>
      </w:pPr>
      <w:r>
        <w:rPr>
          <w:lang w:eastAsia="zh-CN"/>
        </w:rPr>
        <w:t xml:space="preserve">1. Same steps as Figure 6.1.6.3-1 referred-to for solution #2.5: Tenant </w:t>
      </w:r>
      <w:r w:rsidRPr="00DE5F00">
        <w:rPr>
          <w:lang w:eastAsia="zh-CN"/>
        </w:rPr>
        <w:t xml:space="preserve">CCS </w:t>
      </w:r>
      <w:ins w:id="1048" w:author="S5-232742" w:date="2023-03-06T22:45:00Z">
        <w:r w:rsidR="002F0EB2">
          <w:rPr>
            <w:lang w:eastAsia="zh-CN"/>
          </w:rPr>
          <w:t xml:space="preserve">(instead of </w:t>
        </w:r>
        <w:r w:rsidR="002F0EB2" w:rsidRPr="00436EF9">
          <w:rPr>
            <w:lang w:eastAsia="zh-CN"/>
          </w:rPr>
          <w:t>UE</w:t>
        </w:r>
        <w:r w:rsidR="002F0EB2">
          <w:rPr>
            <w:lang w:eastAsia="zh-CN"/>
          </w:rPr>
          <w:t xml:space="preserve"> CCS) </w:t>
        </w:r>
      </w:ins>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p>
    <w:p w14:paraId="752B21A0" w14:textId="4E97426C" w:rsidR="00090233" w:rsidRDefault="00090233" w:rsidP="00090233">
      <w:pPr>
        <w:pStyle w:val="B10"/>
        <w:rPr>
          <w:lang w:eastAsia="zh-CN"/>
        </w:rPr>
      </w:pPr>
      <w:r>
        <w:rPr>
          <w:lang w:eastAsia="zh-CN"/>
        </w:rPr>
        <w:t>2. Same steps as Figure 6.6.2.3-1 between UE, SMF, UE CC</w:t>
      </w:r>
      <w:ins w:id="1049" w:author="S5-232742" w:date="2023-03-06T22:46:00Z">
        <w:r w:rsidR="002F0EB2">
          <w:rPr>
            <w:lang w:eastAsia="zh-CN"/>
          </w:rPr>
          <w:t>S</w:t>
        </w:r>
      </w:ins>
      <w:del w:id="1050" w:author="S5-232742" w:date="2023-03-06T22:46:00Z">
        <w:r w:rsidDel="002F0EB2">
          <w:rPr>
            <w:lang w:eastAsia="zh-CN"/>
          </w:rPr>
          <w:delText>F</w:delText>
        </w:r>
      </w:del>
      <w:r>
        <w:rPr>
          <w:lang w:eastAsia="zh-CN"/>
        </w:rPr>
        <w:t xml:space="preserve"> and Tenant CCS with:</w:t>
      </w:r>
    </w:p>
    <w:p w14:paraId="12B5EECA" w14:textId="77777777" w:rsidR="00090233" w:rsidRPr="005014B3" w:rsidRDefault="00090233" w:rsidP="00090233">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p>
    <w:p w14:paraId="68967201" w14:textId="77777777" w:rsidR="00090233" w:rsidRPr="005014B3" w:rsidRDefault="00090233" w:rsidP="00090233">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p>
    <w:p w14:paraId="6EA07A29" w14:textId="77777777" w:rsidR="00090233" w:rsidRDefault="00090233" w:rsidP="00090233">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p>
    <w:p w14:paraId="1CB2942D" w14:textId="77777777" w:rsidR="002F0EB2" w:rsidRDefault="002F0EB2" w:rsidP="002F0EB2">
      <w:pPr>
        <w:pStyle w:val="B10"/>
        <w:rPr>
          <w:ins w:id="1051" w:author="S5-232742" w:date="2023-03-06T22:47:00Z"/>
          <w:lang w:eastAsia="zh-CN"/>
        </w:rPr>
      </w:pPr>
      <w:ins w:id="1052" w:author="S5-232742" w:date="2023-03-06T22:47:00Z">
        <w:r>
          <w:rPr>
            <w:lang w:eastAsia="zh-CN"/>
          </w:rPr>
          <w:t xml:space="preserve">The procedure under step1 between the Tenant CCS and NSACF, takes place independent from other steps under step 2 (i.e. between UE, SMF, UE CCS and Tenant CCS); For the correlation in 9ch-b2b, the Tenant CCS uses the NS charging information applicable at the time the </w:t>
        </w:r>
        <w:r>
          <w:rPr>
            <w:lang w:eastAsia="ko-KR"/>
          </w:rPr>
          <w:t xml:space="preserve">Charging service request in 9ch-b2a is received. This correlation process does not directly trigger </w:t>
        </w:r>
        <w:r>
          <w:rPr>
            <w:lang w:eastAsia="zh-CN"/>
          </w:rPr>
          <w:t>Tenant CCS and NSACF interaction.</w:t>
        </w:r>
      </w:ins>
    </w:p>
    <w:p w14:paraId="09EB3A8C" w14:textId="77777777" w:rsidR="002F0EB2" w:rsidRDefault="002F0EB2" w:rsidP="002F0EB2">
      <w:pPr>
        <w:rPr>
          <w:ins w:id="1053" w:author="S5-232742" w:date="2023-03-06T22:47:00Z"/>
          <w:lang w:eastAsia="zh-CN"/>
        </w:rPr>
      </w:pPr>
      <w:ins w:id="1054" w:author="S5-232742" w:date="2023-03-06T22:47:00Z">
        <w:r>
          <w:rPr>
            <w:lang w:eastAsia="zh-CN"/>
          </w:rPr>
          <w:t>This is similar as for :</w:t>
        </w:r>
      </w:ins>
    </w:p>
    <w:p w14:paraId="2031C92E" w14:textId="77777777" w:rsidR="002F0EB2" w:rsidRDefault="002F0EB2" w:rsidP="002F0EB2">
      <w:pPr>
        <w:pStyle w:val="B10"/>
        <w:numPr>
          <w:ilvl w:val="0"/>
          <w:numId w:val="31"/>
        </w:numPr>
        <w:overflowPunct/>
        <w:autoSpaceDE/>
        <w:autoSpaceDN/>
        <w:adjustRightInd/>
        <w:textAlignment w:val="auto"/>
        <w:rPr>
          <w:ins w:id="1055" w:author="S5-232742" w:date="2023-03-06T22:47:00Z"/>
          <w:lang w:eastAsia="zh-CN"/>
        </w:rPr>
      </w:pPr>
      <w:ins w:id="1056" w:author="S5-232742" w:date="2023-03-06T22:47:00Z">
        <w:r>
          <w:rPr>
            <w:lang w:eastAsia="zh-CN"/>
          </w:rPr>
          <w:t xml:space="preserve">for solutions #6.1, where the procedure between the Tenant CCS and Mns Producer/CEF (steps 1ch and 2ch of figure 6.6.2.3-1) </w:t>
        </w:r>
      </w:ins>
    </w:p>
    <w:p w14:paraId="30FFA5A8" w14:textId="77777777" w:rsidR="002F0EB2" w:rsidRDefault="002F0EB2" w:rsidP="002F0EB2">
      <w:pPr>
        <w:pStyle w:val="B10"/>
        <w:numPr>
          <w:ilvl w:val="0"/>
          <w:numId w:val="31"/>
        </w:numPr>
        <w:overflowPunct/>
        <w:autoSpaceDE/>
        <w:autoSpaceDN/>
        <w:adjustRightInd/>
        <w:textAlignment w:val="auto"/>
        <w:rPr>
          <w:ins w:id="1057" w:author="S5-232742" w:date="2023-03-06T22:47:00Z"/>
          <w:lang w:eastAsia="zh-CN"/>
        </w:rPr>
      </w:pPr>
      <w:ins w:id="1058" w:author="S5-232742" w:date="2023-03-06T22:47:00Z">
        <w:r>
          <w:rPr>
            <w:lang w:eastAsia="zh-CN"/>
          </w:rPr>
          <w:t xml:space="preserve">for solutions #6.2, where the procedure between the Tenant CCS and NWDAF/CEF (steps 1ch and 2ch of figure 6.6.2.3-1) </w:t>
        </w:r>
      </w:ins>
    </w:p>
    <w:p w14:paraId="5A82DD7F" w14:textId="77777777" w:rsidR="002F0EB2" w:rsidRDefault="002F0EB2" w:rsidP="002F0EB2">
      <w:pPr>
        <w:pStyle w:val="B10"/>
        <w:numPr>
          <w:ilvl w:val="0"/>
          <w:numId w:val="31"/>
        </w:numPr>
        <w:overflowPunct/>
        <w:autoSpaceDE/>
        <w:autoSpaceDN/>
        <w:adjustRightInd/>
        <w:textAlignment w:val="auto"/>
        <w:rPr>
          <w:ins w:id="1059" w:author="S5-232742" w:date="2023-03-06T22:47:00Z"/>
          <w:lang w:eastAsia="zh-CN"/>
        </w:rPr>
      </w:pPr>
      <w:ins w:id="1060" w:author="S5-232742" w:date="2023-03-06T22:47:00Z">
        <w:r>
          <w:rPr>
            <w:lang w:eastAsia="zh-CN"/>
          </w:rPr>
          <w:lastRenderedPageBreak/>
          <w:t>for solutions #6.3, where the procedure between the Tenant CCS and NSACF/CEF (step 1 of Figure 6.6.4.3-1)</w:t>
        </w:r>
      </w:ins>
    </w:p>
    <w:p w14:paraId="69782534" w14:textId="77777777" w:rsidR="002F0EB2" w:rsidRDefault="002F0EB2" w:rsidP="002F0EB2">
      <w:pPr>
        <w:pStyle w:val="B10"/>
        <w:ind w:left="284"/>
        <w:rPr>
          <w:ins w:id="1061" w:author="S5-232742" w:date="2023-03-06T22:47:00Z"/>
          <w:lang w:eastAsia="zh-CN"/>
        </w:rPr>
      </w:pPr>
      <w:ins w:id="1062" w:author="S5-232742" w:date="2023-03-06T22:47:00Z">
        <w:r>
          <w:rPr>
            <w:lang w:eastAsia="zh-CN"/>
          </w:rPr>
          <w:t>takes place independent from other steps (i.e. between UE, SMF, UE CCS and Tenant CCS);</w:t>
        </w:r>
      </w:ins>
    </w:p>
    <w:p w14:paraId="1D7B6305" w14:textId="77777777" w:rsidR="00090233" w:rsidRDefault="00090233" w:rsidP="00090233">
      <w:pPr>
        <w:pStyle w:val="B10"/>
        <w:rPr>
          <w:lang w:eastAsia="zh-CN"/>
        </w:rPr>
      </w:pPr>
    </w:p>
    <w:p w14:paraId="21926E7E" w14:textId="77777777" w:rsidR="00090233" w:rsidRDefault="00090233" w:rsidP="00090233"/>
    <w:p w14:paraId="41221ECB" w14:textId="77777777" w:rsidR="00090233" w:rsidRDefault="00090233" w:rsidP="00090233">
      <w:pPr>
        <w:keepLines/>
        <w:spacing w:after="240"/>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 xml:space="preserve">6.5.3-2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4A7064">
        <w:rPr>
          <w:lang w:eastAsia="zh-CN"/>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p>
    <w:p w14:paraId="09A589AE" w14:textId="6D49BE9A" w:rsidR="00090233" w:rsidRDefault="00090233" w:rsidP="004A7064">
      <w:pPr>
        <w:keepLines/>
        <w:spacing w:after="240"/>
        <w:rPr>
          <w:rFonts w:ascii="Arial" w:hAnsi="Arial"/>
          <w:b/>
          <w:lang w:val="en-US"/>
        </w:rPr>
      </w:pPr>
      <w:r>
        <w:object w:dxaOrig="10530" w:dyaOrig="6211" w14:anchorId="71C3512D">
          <v:shape id="_x0000_i1049" type="#_x0000_t75" style="width:481.5pt;height:284.25pt" o:ole="">
            <v:imagedata r:id="rId60" o:title=""/>
          </v:shape>
          <o:OLEObject Type="Embed" ProgID="Visio.Drawing.15" ShapeID="_x0000_i1049" DrawAspect="Content" ObjectID="_1739964996" r:id="rId61"/>
        </w:object>
      </w:r>
    </w:p>
    <w:p w14:paraId="2E9F8AA4" w14:textId="568E65D0"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996726C" w14:textId="252E18C3" w:rsidR="00090233" w:rsidRDefault="00090233" w:rsidP="00090233">
      <w:pPr>
        <w:pStyle w:val="B10"/>
        <w:rPr>
          <w:lang w:eastAsia="zh-CN"/>
        </w:rPr>
      </w:pPr>
      <w:r>
        <w:rPr>
          <w:lang w:eastAsia="zh-CN"/>
        </w:rPr>
        <w:t xml:space="preserve">1. Same steps as Figure 6.1.6.3-1: Tenant </w:t>
      </w:r>
      <w:r w:rsidRPr="00DE5F00">
        <w:rPr>
          <w:lang w:eastAsia="zh-CN"/>
        </w:rPr>
        <w:t xml:space="preserve">CCS </w:t>
      </w:r>
      <w:ins w:id="1063" w:author="S5-232742" w:date="2023-03-06T22:48:00Z">
        <w:r w:rsidR="002F0EB2">
          <w:rPr>
            <w:lang w:eastAsia="zh-CN"/>
          </w:rPr>
          <w:t xml:space="preserve">(instead of </w:t>
        </w:r>
        <w:r w:rsidR="002F0EB2" w:rsidRPr="00436EF9">
          <w:rPr>
            <w:lang w:eastAsia="zh-CN"/>
          </w:rPr>
          <w:t>UE</w:t>
        </w:r>
        <w:r w:rsidR="002F0EB2">
          <w:rPr>
            <w:lang w:eastAsia="zh-CN"/>
          </w:rPr>
          <w:t xml:space="preserve"> CCS) </w:t>
        </w:r>
      </w:ins>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p>
    <w:p w14:paraId="5BB05F97" w14:textId="77777777" w:rsidR="00090233" w:rsidRDefault="00090233" w:rsidP="00090233">
      <w:pPr>
        <w:pStyle w:val="B10"/>
        <w:rPr>
          <w:lang w:eastAsia="zh-CN"/>
        </w:rPr>
      </w:pPr>
      <w:r>
        <w:rPr>
          <w:lang w:eastAsia="zh-CN"/>
        </w:rPr>
        <w:t>2. Same steps as Figure 6.6.2.3-2 between UE, AMF, UE CCS and Tenant CCS with:</w:t>
      </w:r>
    </w:p>
    <w:p w14:paraId="18501334" w14:textId="77777777" w:rsidR="00090233" w:rsidRPr="00AE0B2D" w:rsidRDefault="00090233" w:rsidP="00090233">
      <w:pPr>
        <w:pStyle w:val="B2"/>
        <w:rPr>
          <w:lang w:eastAsia="ko-KR"/>
        </w:rPr>
      </w:pPr>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p>
    <w:p w14:paraId="52FD6238" w14:textId="77777777" w:rsidR="00090233" w:rsidRPr="00AE0B2D" w:rsidRDefault="00090233" w:rsidP="00090233">
      <w:pPr>
        <w:pStyle w:val="B2"/>
        <w:rPr>
          <w:lang w:eastAsia="ko-KR"/>
        </w:rPr>
      </w:pPr>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p>
    <w:p w14:paraId="5DADDE40" w14:textId="30FD1877" w:rsidR="00090233" w:rsidRDefault="00090233" w:rsidP="00090233">
      <w:pPr>
        <w:ind w:left="567"/>
        <w:rPr>
          <w:lang w:eastAsia="zh-CN"/>
        </w:rPr>
      </w:pPr>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UEs"</w:t>
      </w:r>
      <w:del w:id="1064" w:author="S5-232742" w:date="2023-03-06T22:49:00Z">
        <w:r w:rsidRPr="00AE0B2D" w:rsidDel="002F0EB2">
          <w:rPr>
            <w:lang w:eastAsia="ko-KR"/>
          </w:rPr>
          <w:delText xml:space="preserve">  "</w:delText>
        </w:r>
      </w:del>
      <w:r w:rsidRPr="00AE0B2D">
        <w:rPr>
          <w:lang w:eastAsia="ko-KR"/>
        </w:rPr>
        <w:t xml:space="preserve">.  </w:t>
      </w:r>
    </w:p>
    <w:p w14:paraId="72342A45" w14:textId="31BACC02" w:rsidR="00090233" w:rsidRDefault="002F0EB2">
      <w:pPr>
        <w:pPrChange w:id="1065" w:author="S5-232742" w:date="2023-03-06T22:50:00Z">
          <w:pPr>
            <w:pStyle w:val="EditorsNote"/>
          </w:pPr>
        </w:pPrChange>
      </w:pPr>
      <w:ins w:id="1066" w:author="S5-232742" w:date="2023-03-06T22:50:00Z">
        <w:r>
          <w:t>The procedure under step1 between the Tenant CCS and NSACF, takes place independent from other steps under step 2 (i.e. between UE, AMF, UE CCS and Tenant CCS); For the correlation in 16ch-b2b, the Tenant CCS uses the NS charging information applicable at the time the Charging service request in 16ch-b2a is received. This correlation process does not directly trigger Tenant CCS and NSACF interaction.</w:t>
        </w:r>
      </w:ins>
    </w:p>
    <w:p w14:paraId="56467DEB" w14:textId="183A2414" w:rsidR="00090233" w:rsidDel="002F0EB2" w:rsidRDefault="00090233" w:rsidP="00090233">
      <w:pPr>
        <w:pStyle w:val="EditorsNote"/>
        <w:rPr>
          <w:del w:id="1067" w:author="S5-232742" w:date="2023-03-06T22:51:00Z"/>
          <w:lang w:eastAsia="zh-CN"/>
        </w:rPr>
      </w:pPr>
      <w:del w:id="1068" w:author="S5-232742" w:date="2023-03-06T22:51:00Z">
        <w:r w:rsidDel="002F0EB2">
          <w:rPr>
            <w:lang w:eastAsia="zh-CN"/>
          </w:rPr>
          <w:delText>Editor”s Note: This solution is ffs.</w:delText>
        </w:r>
      </w:del>
    </w:p>
    <w:p w14:paraId="5B29B32D" w14:textId="77777777" w:rsidR="006C258F" w:rsidRDefault="006C258F" w:rsidP="006C258F">
      <w:pPr>
        <w:pStyle w:val="Heading3"/>
      </w:pPr>
    </w:p>
    <w:p w14:paraId="664026D2" w14:textId="4878E786" w:rsidR="006C258F" w:rsidRDefault="006C258F" w:rsidP="006C258F">
      <w:pPr>
        <w:pStyle w:val="Heading3"/>
      </w:pPr>
      <w:bookmarkStart w:id="1069" w:name="_Toc129038237"/>
      <w:r w:rsidRPr="00B67DFF">
        <w:t>6.</w:t>
      </w:r>
      <w:r>
        <w:t>6</w:t>
      </w:r>
      <w:r w:rsidRPr="00B67DFF">
        <w:t>.</w:t>
      </w:r>
      <w:r w:rsidR="00A70CD2">
        <w:t>6</w:t>
      </w:r>
      <w:r w:rsidRPr="00B67DFF">
        <w:tab/>
        <w:t>Evaluation</w:t>
      </w:r>
      <w:bookmarkEnd w:id="1069"/>
    </w:p>
    <w:p w14:paraId="461E30D6" w14:textId="0C39BCC1" w:rsidR="006C258F" w:rsidRDefault="006C258F" w:rsidP="006C258F">
      <w:pPr>
        <w:keepLines/>
        <w:spacing w:after="240"/>
        <w:rPr>
          <w:lang w:eastAsia="zh-CN"/>
        </w:rPr>
      </w:pPr>
      <w:r>
        <w:rPr>
          <w:lang w:val="sv-SE"/>
        </w:rPr>
        <w:t>All</w:t>
      </w:r>
      <w:r w:rsidRPr="00B67DFF">
        <w:rPr>
          <w:lang w:val="sv-SE"/>
        </w:rPr>
        <w:t xml:space="preserve"> </w:t>
      </w:r>
      <w:r>
        <w:rPr>
          <w:lang w:val="sv-SE"/>
        </w:rPr>
        <w:t>S</w:t>
      </w:r>
      <w:r w:rsidRPr="00B67DFF">
        <w:rPr>
          <w:lang w:val="sv-SE"/>
        </w:rPr>
        <w:t>olutions #</w:t>
      </w:r>
      <w:r>
        <w:rPr>
          <w:lang w:val="sv-SE"/>
        </w:rPr>
        <w:t>6</w:t>
      </w:r>
      <w:r w:rsidRPr="00B67DFF">
        <w:rPr>
          <w:lang w:val="sv-SE"/>
        </w:rPr>
        <w:t>.1</w:t>
      </w:r>
      <w:r>
        <w:rPr>
          <w:lang w:val="sv-SE"/>
        </w:rPr>
        <w:t>, #6.2</w:t>
      </w:r>
      <w:ins w:id="1070" w:author="S5-232743" w:date="2023-03-06T22:54:00Z">
        <w:r w:rsidR="00E9612A">
          <w:rPr>
            <w:lang w:val="sv-SE"/>
          </w:rPr>
          <w:t>, #6.3 and #6.4</w:t>
        </w:r>
      </w:ins>
      <w:r>
        <w:rPr>
          <w:lang w:val="sv-SE"/>
        </w:rPr>
        <w:t xml:space="preserve">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ins w:id="1071" w:author="S5-232743" w:date="2023-03-06T22:55:00Z">
        <w:r w:rsidR="00E9612A">
          <w:rPr>
            <w:lang w:val="sv-SE"/>
          </w:rPr>
          <w:t xml:space="preserve"> </w:t>
        </w:r>
      </w:ins>
      <w:del w:id="1072" w:author="S5-232743" w:date="2023-03-06T22:55:00Z">
        <w:r w:rsidDel="00E9612A">
          <w:rPr>
            <w:lang w:eastAsia="zh-CN"/>
          </w:rPr>
          <w:delText>These s</w:delText>
        </w:r>
      </w:del>
      <w:ins w:id="1073" w:author="S5-232743" w:date="2023-03-06T22:55:00Z">
        <w:r w:rsidR="00E9612A">
          <w:rPr>
            <w:lang w:eastAsia="zh-CN"/>
          </w:rPr>
          <w:t>S</w:t>
        </w:r>
      </w:ins>
      <w:r>
        <w:rPr>
          <w:lang w:eastAsia="zh-CN"/>
        </w:rPr>
        <w:t xml:space="preserve">olutions </w:t>
      </w:r>
      <w:ins w:id="1074" w:author="S5-232743" w:date="2023-03-06T22:55:00Z">
        <w:r w:rsidR="00E9612A">
          <w:rPr>
            <w:lang w:eastAsia="zh-CN"/>
          </w:rPr>
          <w:t>#6.1 and #6.</w:t>
        </w:r>
      </w:ins>
      <w:ins w:id="1075" w:author="S5-232743" w:date="2023-03-06T22:56:00Z">
        <w:r w:rsidR="00E9612A">
          <w:rPr>
            <w:lang w:eastAsia="zh-CN"/>
          </w:rPr>
          <w:t xml:space="preserve">2 </w:t>
        </w:r>
      </w:ins>
      <w:r>
        <w:rPr>
          <w:lang w:eastAsia="zh-CN"/>
        </w:rPr>
        <w:t xml:space="preserve">can coexist and be </w:t>
      </w:r>
      <w:ins w:id="1076" w:author="S5-232743" w:date="2023-03-06T22:56:00Z">
        <w:r w:rsidR="00E9612A">
          <w:rPr>
            <w:lang w:eastAsia="zh-CN"/>
          </w:rPr>
          <w:t>combined</w:t>
        </w:r>
      </w:ins>
      <w:del w:id="1077" w:author="S5-232743" w:date="2023-03-06T22:56:00Z">
        <w:r w:rsidDel="00E9612A">
          <w:rPr>
            <w:lang w:eastAsia="zh-CN"/>
          </w:rPr>
          <w:delText>invoked</w:delText>
        </w:r>
      </w:del>
      <w:r>
        <w:rPr>
          <w:lang w:eastAsia="zh-CN"/>
        </w:rPr>
        <w:t xml:space="preserve"> </w:t>
      </w:r>
      <w:del w:id="1078" w:author="S5-232743" w:date="2023-03-06T22:56:00Z">
        <w:r w:rsidDel="00E9612A">
          <w:rPr>
            <w:lang w:eastAsia="zh-CN"/>
          </w:rPr>
          <w:delText>simultaneously</w:delText>
        </w:r>
      </w:del>
      <w:r>
        <w:rPr>
          <w:lang w:eastAsia="zh-CN"/>
        </w:rPr>
        <w:t xml:space="preserve">.  </w:t>
      </w:r>
      <w:ins w:id="1079" w:author="S5-232743" w:date="2023-03-06T22:56:00Z">
        <w:r w:rsidR="00E9612A" w:rsidRPr="00BB7F5D">
          <w:rPr>
            <w:lang w:eastAsia="zh-CN"/>
          </w:rPr>
          <w:t xml:space="preserve">Solution </w:t>
        </w:r>
        <w:r w:rsidR="00E9612A" w:rsidRPr="00BB7F5D">
          <w:rPr>
            <w:lang w:val="sv-SE"/>
          </w:rPr>
          <w:t xml:space="preserve">#6.3 can </w:t>
        </w:r>
        <w:r w:rsidR="00E9612A" w:rsidRPr="00BB7F5D">
          <w:rPr>
            <w:lang w:eastAsia="zh-CN"/>
          </w:rPr>
          <w:t xml:space="preserve">coexist and be </w:t>
        </w:r>
        <w:r w:rsidR="00E9612A">
          <w:rPr>
            <w:lang w:eastAsia="zh-CN"/>
          </w:rPr>
          <w:t>combined</w:t>
        </w:r>
        <w:r w:rsidR="00E9612A" w:rsidRPr="00BB7F5D">
          <w:rPr>
            <w:lang w:eastAsia="zh-CN"/>
          </w:rPr>
          <w:t xml:space="preserve"> with solutions </w:t>
        </w:r>
        <w:r w:rsidR="00E9612A" w:rsidRPr="00BB7F5D">
          <w:rPr>
            <w:lang w:val="sv-SE"/>
          </w:rPr>
          <w:t>#6.1</w:t>
        </w:r>
        <w:r w:rsidR="00E9612A">
          <w:rPr>
            <w:lang w:val="sv-SE"/>
          </w:rPr>
          <w:t xml:space="preserve"> and</w:t>
        </w:r>
        <w:r w:rsidR="00E9612A" w:rsidRPr="00BB7F5D">
          <w:rPr>
            <w:lang w:val="sv-SE"/>
          </w:rPr>
          <w:t xml:space="preserve"> #6.2.</w:t>
        </w:r>
        <w:r w:rsidR="00E9612A" w:rsidRPr="003D2379">
          <w:rPr>
            <w:lang w:eastAsia="zh-CN"/>
          </w:rPr>
          <w:t xml:space="preserve"> As</w:t>
        </w:r>
        <w:r w:rsidR="00E9612A">
          <w:rPr>
            <w:lang w:eastAsia="zh-CN"/>
          </w:rPr>
          <w:t xml:space="preserve"> an alternative</w:t>
        </w:r>
      </w:ins>
      <w:ins w:id="1080" w:author="SA5#147" w:date="2023-03-10T14:43:00Z">
        <w:r w:rsidR="003B556C">
          <w:rPr>
            <w:lang w:eastAsia="zh-CN"/>
          </w:rPr>
          <w:t>ly</w:t>
        </w:r>
      </w:ins>
      <w:ins w:id="1081" w:author="S5-232743" w:date="2023-03-06T22:56:00Z">
        <w:del w:id="1082" w:author="S5-232723d2" w:date="2023-03-08T12:50:00Z">
          <w:r w:rsidR="00E9612A" w:rsidDel="002857CE">
            <w:rPr>
              <w:lang w:eastAsia="zh-CN"/>
            </w:rPr>
            <w:delText>le</w:delText>
          </w:r>
        </w:del>
        <w:r w:rsidR="00E9612A">
          <w:rPr>
            <w:lang w:eastAsia="zh-CN"/>
          </w:rPr>
          <w:t xml:space="preserve"> to solution #6.3, based on operator’s choice, solution</w:t>
        </w:r>
        <w:r w:rsidR="00E9612A">
          <w:rPr>
            <w:lang w:val="sv-SE"/>
          </w:rPr>
          <w:t xml:space="preserve"> #6.4 </w:t>
        </w:r>
        <w:r w:rsidR="00E9612A">
          <w:rPr>
            <w:lang w:eastAsia="zh-CN"/>
          </w:rPr>
          <w:t>can be selected and coexist, and be combined with solutions #6.1 and #6.2.</w:t>
        </w:r>
      </w:ins>
    </w:p>
    <w:p w14:paraId="1FB64DD1" w14:textId="10A7E21A" w:rsidR="00941E48" w:rsidRDefault="00941E48" w:rsidP="005014B3">
      <w:pPr>
        <w:overflowPunct/>
        <w:autoSpaceDE/>
        <w:autoSpaceDN/>
        <w:adjustRightInd/>
        <w:ind w:left="568" w:hanging="284"/>
        <w:textAlignment w:val="auto"/>
        <w:rPr>
          <w:rFonts w:eastAsia="SimSun"/>
        </w:rPr>
      </w:pPr>
    </w:p>
    <w:p w14:paraId="18FD3DB1" w14:textId="419CD9EF" w:rsidR="006C258F" w:rsidRPr="00B67DFF" w:rsidRDefault="006C258F" w:rsidP="006C258F">
      <w:pPr>
        <w:pStyle w:val="Heading3"/>
      </w:pPr>
      <w:bookmarkStart w:id="1083" w:name="_Toc129038238"/>
      <w:r w:rsidRPr="00B67DFF">
        <w:t>6.</w:t>
      </w:r>
      <w:r>
        <w:t>6</w:t>
      </w:r>
      <w:r w:rsidRPr="00B67DFF">
        <w:t>.</w:t>
      </w:r>
      <w:r w:rsidR="00A70CD2">
        <w:t>7</w:t>
      </w:r>
      <w:r w:rsidRPr="00B67DFF">
        <w:tab/>
      </w:r>
      <w:r>
        <w:t>Conclusion</w:t>
      </w:r>
      <w:bookmarkEnd w:id="1083"/>
    </w:p>
    <w:p w14:paraId="46346254" w14:textId="405D4294" w:rsidR="006C258F" w:rsidRPr="00770972" w:rsidRDefault="006C258F" w:rsidP="006C258F">
      <w:pPr>
        <w:rPr>
          <w:lang w:val="sv-SE"/>
        </w:rPr>
      </w:pPr>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#6.2 (NWDAF solution)</w:t>
      </w:r>
      <w:ins w:id="1084" w:author="S5-232743" w:date="2023-03-06T22:58:00Z">
        <w:r w:rsidR="00E9612A">
          <w:rPr>
            <w:lang w:val="sv-SE"/>
          </w:rPr>
          <w:t>,</w:t>
        </w:r>
      </w:ins>
      <w:r>
        <w:rPr>
          <w:lang w:val="sv-SE"/>
        </w:rPr>
        <w:t xml:space="preserve"> </w:t>
      </w:r>
      <w:ins w:id="1085" w:author="S5-232743" w:date="2023-03-06T22:58:00Z">
        <w:r w:rsidR="00E9612A">
          <w:rPr>
            <w:lang w:val="sv-SE"/>
          </w:rPr>
          <w:t xml:space="preserve">#6.3 and #6.4 (NSACF solutions) </w:t>
        </w:r>
      </w:ins>
      <w:r>
        <w:rPr>
          <w:lang w:val="sv-SE"/>
        </w:rPr>
        <w:t xml:space="preserve">to be normative </w:t>
      </w:r>
      <w:r>
        <w:t>with interface between UE CCS and Tenant CCS per conclusion for Key Issue</w:t>
      </w:r>
      <w:ins w:id="1086" w:author="SA5#147" w:date="2023-03-10T14:44:00Z">
        <w:r w:rsidR="003B556C">
          <w:t xml:space="preserve"> </w:t>
        </w:r>
      </w:ins>
      <w:r>
        <w:t>#</w:t>
      </w:r>
      <w:r w:rsidR="00A52AED">
        <w:t>9</w:t>
      </w:r>
      <w:ins w:id="1087" w:author="SA5#147" w:date="2023-03-10T14:44:00Z">
        <w:r w:rsidR="003B556C">
          <w:t xml:space="preserve"> </w:t>
        </w:r>
      </w:ins>
      <w:r>
        <w:t>in clause 6.</w:t>
      </w:r>
      <w:r w:rsidR="00A52AED">
        <w:t>9</w:t>
      </w:r>
      <w:r>
        <w:t>.5.</w:t>
      </w:r>
    </w:p>
    <w:p w14:paraId="1399BADE" w14:textId="77777777" w:rsidR="006C258F" w:rsidRPr="005014B3" w:rsidRDefault="006C258F"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1088" w:name="_Toc112317735"/>
      <w:bookmarkStart w:id="1089" w:name="_Toc12903823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088"/>
      <w:bookmarkEnd w:id="1089"/>
    </w:p>
    <w:p w14:paraId="3268A664" w14:textId="14888149" w:rsidR="00E54A82" w:rsidRPr="00E54A82" w:rsidRDefault="00E54A82" w:rsidP="002768F1">
      <w:pPr>
        <w:pStyle w:val="Heading3"/>
        <w:rPr>
          <w:rFonts w:eastAsia="SimSun"/>
        </w:rPr>
      </w:pPr>
      <w:bookmarkStart w:id="1090" w:name="_Toc112317736"/>
      <w:bookmarkStart w:id="1091" w:name="_Toc12903824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1090"/>
      <w:bookmarkEnd w:id="109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1092" w:name="_Toc112317737"/>
      <w:bookmarkStart w:id="1093" w:name="_Toc12903824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1092"/>
      <w:bookmarkEnd w:id="1093"/>
      <w:r w:rsidRPr="008D42DE">
        <w:t xml:space="preserve">   </w:t>
      </w:r>
    </w:p>
    <w:p w14:paraId="4256B333" w14:textId="26698E03" w:rsidR="00765DC6" w:rsidRDefault="00765DC6" w:rsidP="00765DC6">
      <w:pPr>
        <w:pStyle w:val="Heading4"/>
      </w:pPr>
      <w:bookmarkStart w:id="1094" w:name="_Toc112317738"/>
      <w:bookmarkStart w:id="1095" w:name="_Toc129038242"/>
      <w:r>
        <w:t>6.</w:t>
      </w:r>
      <w:r w:rsidR="00525F0E">
        <w:t>7</w:t>
      </w:r>
      <w:r>
        <w:t>.</w:t>
      </w:r>
      <w:r w:rsidR="00587CCE">
        <w:t>1</w:t>
      </w:r>
      <w:r>
        <w:t>.1</w:t>
      </w:r>
      <w:r>
        <w:tab/>
        <w:t>General description</w:t>
      </w:r>
      <w:bookmarkEnd w:id="1094"/>
      <w:bookmarkEnd w:id="109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1096" w:name="_Toc112317739"/>
      <w:bookmarkStart w:id="1097" w:name="_Toc129038243"/>
      <w:r>
        <w:t>6.</w:t>
      </w:r>
      <w:r w:rsidR="00525F0E">
        <w:t>7</w:t>
      </w:r>
      <w:r>
        <w:t>.</w:t>
      </w:r>
      <w:r w:rsidR="00587CCE">
        <w:t>1</w:t>
      </w:r>
      <w:r>
        <w:t>.2</w:t>
      </w:r>
      <w:r>
        <w:tab/>
        <w:t>Architecture description</w:t>
      </w:r>
      <w:bookmarkEnd w:id="1096"/>
      <w:bookmarkEnd w:id="109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1098" w:name="_Toc112317740"/>
      <w:bookmarkStart w:id="1099" w:name="_Toc129038244"/>
      <w:r>
        <w:lastRenderedPageBreak/>
        <w:t>6.</w:t>
      </w:r>
      <w:r w:rsidR="00525F0E">
        <w:t>7</w:t>
      </w:r>
      <w:r>
        <w:t>.</w:t>
      </w:r>
      <w:r w:rsidR="00587CCE">
        <w:t>1</w:t>
      </w:r>
      <w:r>
        <w:t>.3</w:t>
      </w:r>
      <w:r>
        <w:tab/>
        <w:t>Flow description</w:t>
      </w:r>
      <w:bookmarkEnd w:id="1098"/>
      <w:bookmarkEnd w:id="109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50" type="#_x0000_t75" style="width:447.75pt;height:453pt" o:ole="">
            <v:imagedata r:id="rId62" o:title=""/>
          </v:shape>
          <o:OLEObject Type="Embed" ProgID="Visio.Drawing.15" ShapeID="_x0000_i1050" DrawAspect="Content" ObjectID="_1739964997" r:id="rId63"/>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lastRenderedPageBreak/>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1100" w:name="_Toc112317741"/>
      <w:bookmarkStart w:id="1101" w:name="_Toc12903824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1100"/>
      <w:bookmarkEnd w:id="1101"/>
    </w:p>
    <w:p w14:paraId="569D22A6" w14:textId="79BF0B81" w:rsidR="00587CCE" w:rsidRDefault="00587CCE" w:rsidP="00587CCE">
      <w:pPr>
        <w:pStyle w:val="Heading4"/>
      </w:pPr>
      <w:bookmarkStart w:id="1102" w:name="_Toc112317742"/>
      <w:bookmarkStart w:id="1103" w:name="_Toc129038246"/>
      <w:r>
        <w:t>6.</w:t>
      </w:r>
      <w:r w:rsidR="00525F0E">
        <w:t>7</w:t>
      </w:r>
      <w:r>
        <w:t>.2.1</w:t>
      </w:r>
      <w:r>
        <w:tab/>
        <w:t>General description</w:t>
      </w:r>
      <w:bookmarkEnd w:id="1102"/>
      <w:bookmarkEnd w:id="110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1104" w:name="_Toc112317743"/>
      <w:bookmarkStart w:id="1105" w:name="_Toc129038247"/>
      <w:r>
        <w:t>6.</w:t>
      </w:r>
      <w:r w:rsidR="00A367C0">
        <w:t>7</w:t>
      </w:r>
      <w:r>
        <w:t>.2.2</w:t>
      </w:r>
      <w:r>
        <w:tab/>
        <w:t>Architecture description</w:t>
      </w:r>
      <w:bookmarkEnd w:id="1104"/>
      <w:bookmarkEnd w:id="1105"/>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51" type="#_x0000_t75" style="width:326.25pt;height:147pt" o:ole="">
            <v:imagedata r:id="rId64" o:title=""/>
          </v:shape>
          <o:OLEObject Type="Embed" ProgID="Visio.Drawing.11" ShapeID="_x0000_i1051" DrawAspect="Content" ObjectID="_1739964998" r:id="rId65"/>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1106" w:name="_Toc112317744"/>
      <w:bookmarkStart w:id="1107" w:name="_Toc129038248"/>
      <w:r>
        <w:t>6.</w:t>
      </w:r>
      <w:r w:rsidR="00525F0E">
        <w:t>7</w:t>
      </w:r>
      <w:r>
        <w:t>.2.3</w:t>
      </w:r>
      <w:r>
        <w:tab/>
        <w:t>Flow description</w:t>
      </w:r>
      <w:bookmarkEnd w:id="1106"/>
      <w:bookmarkEnd w:id="1107"/>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52" type="#_x0000_t75" style="width:312.75pt;height:239.25pt" o:ole="">
            <v:imagedata r:id="rId66" o:title=""/>
          </v:shape>
          <o:OLEObject Type="Embed" ProgID="Visio.Drawing.11" ShapeID="_x0000_i1052" DrawAspect="Content" ObjectID="_1739964999" r:id="rId67"/>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lastRenderedPageBreak/>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0B007420" w:rsidR="00587CCE" w:rsidRDefault="00587CCE" w:rsidP="00587CCE">
      <w:pPr>
        <w:pStyle w:val="B10"/>
        <w:rPr>
          <w:lang w:eastAsia="ko-KR"/>
        </w:rPr>
      </w:pPr>
      <w:r>
        <w:rPr>
          <w:lang w:eastAsia="ko-KR"/>
        </w:rPr>
        <w:t>3ch-a.</w:t>
      </w:r>
      <w:r>
        <w:rPr>
          <w:lang w:eastAsia="ko-KR"/>
        </w:rPr>
        <w:tab/>
        <w:t xml:space="preserve">CHF (UE CCS) reports </w:t>
      </w:r>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for</w:t>
      </w:r>
      <w:r>
        <w:rPr>
          <w:lang w:eastAsia="ko-KR"/>
        </w:rPr>
        <w:t xml:space="preserve"> update of PDU sessions of the S-NSSAI for the tenant.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26C18FFD" w14:textId="0C345EA4" w:rsidR="00587CCE" w:rsidRDefault="00587CCE" w:rsidP="00587CCE">
      <w:pPr>
        <w:pStyle w:val="Heading3"/>
      </w:pPr>
      <w:bookmarkStart w:id="1108" w:name="_Toc112317745"/>
      <w:bookmarkStart w:id="1109" w:name="_Toc12903824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1108"/>
      <w:bookmarkEnd w:id="1109"/>
    </w:p>
    <w:p w14:paraId="6ABDA956" w14:textId="0F42A83B" w:rsidR="00587CCE" w:rsidRDefault="00587CCE" w:rsidP="00587CCE">
      <w:pPr>
        <w:pStyle w:val="Heading4"/>
      </w:pPr>
      <w:bookmarkStart w:id="1110" w:name="_Toc112317746"/>
      <w:bookmarkStart w:id="1111" w:name="_Toc129038250"/>
      <w:r w:rsidRPr="007372D7">
        <w:t>6.</w:t>
      </w:r>
      <w:r w:rsidR="00525F0E">
        <w:t>7</w:t>
      </w:r>
      <w:r w:rsidRPr="007372D7">
        <w:t>.</w:t>
      </w:r>
      <w:r>
        <w:t>3.1</w:t>
      </w:r>
      <w:r>
        <w:tab/>
        <w:t>General description</w:t>
      </w:r>
      <w:bookmarkEnd w:id="1110"/>
      <w:bookmarkEnd w:id="111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1112" w:name="_Toc112317747"/>
      <w:bookmarkStart w:id="1113" w:name="_Toc129038251"/>
      <w:r w:rsidRPr="007372D7">
        <w:t>6.</w:t>
      </w:r>
      <w:r w:rsidR="00525F0E">
        <w:t>7</w:t>
      </w:r>
      <w:r w:rsidRPr="007372D7">
        <w:t>.</w:t>
      </w:r>
      <w:r>
        <w:t>3.2</w:t>
      </w:r>
      <w:r>
        <w:tab/>
        <w:t>Architecture description</w:t>
      </w:r>
      <w:bookmarkEnd w:id="1112"/>
      <w:bookmarkEnd w:id="111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3" type="#_x0000_t75" style="width:225pt;height:93.75pt" o:ole="">
            <v:imagedata r:id="rId68" o:title=""/>
          </v:shape>
          <o:OLEObject Type="Embed" ProgID="Visio.Drawing.11" ShapeID="_x0000_i1053" DrawAspect="Content" ObjectID="_1739965000" r:id="rId69"/>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1114" w:name="_Toc112317748"/>
      <w:bookmarkStart w:id="1115" w:name="_Toc129038252"/>
      <w:r w:rsidRPr="007372D7">
        <w:t>6.</w:t>
      </w:r>
      <w:r w:rsidR="00525F0E">
        <w:t>7</w:t>
      </w:r>
      <w:r>
        <w:t>.3.3</w:t>
      </w:r>
      <w:r>
        <w:tab/>
        <w:t>Flow description</w:t>
      </w:r>
      <w:bookmarkEnd w:id="1114"/>
      <w:bookmarkEnd w:id="111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4" type="#_x0000_t75" style="width:285pt;height:328.5pt" o:ole="">
            <v:imagedata r:id="rId70" o:title=""/>
          </v:shape>
          <o:OLEObject Type="Embed" ProgID="Visio.Drawing.11" ShapeID="_x0000_i1054" DrawAspect="Content" ObjectID="_1739965001" r:id="rId71"/>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1116" w:name="_Toc112317749"/>
      <w:bookmarkStart w:id="1117" w:name="_Toc129038253"/>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1116"/>
      <w:bookmarkEnd w:id="1117"/>
    </w:p>
    <w:p w14:paraId="263B3073" w14:textId="7A295480" w:rsidR="00587CCE" w:rsidRDefault="00587CCE" w:rsidP="00587CCE">
      <w:pPr>
        <w:pStyle w:val="Heading4"/>
      </w:pPr>
      <w:bookmarkStart w:id="1118" w:name="_Toc112317750"/>
      <w:bookmarkStart w:id="1119" w:name="_Toc129038254"/>
      <w:r w:rsidRPr="007372D7">
        <w:t>6.</w:t>
      </w:r>
      <w:r w:rsidR="00525F0E">
        <w:t>7</w:t>
      </w:r>
      <w:r>
        <w:t>.4.1</w:t>
      </w:r>
      <w:r>
        <w:tab/>
        <w:t>General description</w:t>
      </w:r>
      <w:bookmarkEnd w:id="1118"/>
      <w:bookmarkEnd w:id="111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1120" w:name="_Toc112317751"/>
      <w:bookmarkStart w:id="1121" w:name="_Toc129038255"/>
      <w:r w:rsidRPr="007372D7">
        <w:t>6.</w:t>
      </w:r>
      <w:r w:rsidR="00525F0E">
        <w:t>7</w:t>
      </w:r>
      <w:r>
        <w:t>.4.2</w:t>
      </w:r>
      <w:r>
        <w:tab/>
        <w:t>Architecture description</w:t>
      </w:r>
      <w:bookmarkEnd w:id="1120"/>
      <w:bookmarkEnd w:id="112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5" type="#_x0000_t75" style="width:266.25pt;height:78pt" o:ole="">
            <v:imagedata r:id="rId72" o:title=""/>
          </v:shape>
          <o:OLEObject Type="Embed" ProgID="Visio.Drawing.11" ShapeID="_x0000_i1055" DrawAspect="Content" ObjectID="_1739965002" r:id="rId73"/>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1122" w:name="_Toc112317752"/>
      <w:bookmarkStart w:id="1123" w:name="_Toc129038256"/>
      <w:r w:rsidRPr="007372D7">
        <w:t>6.</w:t>
      </w:r>
      <w:r w:rsidR="00525F0E">
        <w:t>7</w:t>
      </w:r>
      <w:r>
        <w:t>.4.3</w:t>
      </w:r>
      <w:r>
        <w:tab/>
        <w:t>Flow description</w:t>
      </w:r>
      <w:bookmarkEnd w:id="1122"/>
      <w:bookmarkEnd w:id="112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6" type="#_x0000_t75" style="width:315pt;height:260.25pt" o:ole="">
            <v:imagedata r:id="rId74" o:title=""/>
          </v:shape>
          <o:OLEObject Type="Embed" ProgID="Visio.Drawing.11" ShapeID="_x0000_i1056" DrawAspect="Content" ObjectID="_1739965003" r:id="rId75"/>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1124" w:name="_Toc112317753"/>
      <w:bookmarkStart w:id="1125" w:name="_Toc129038257"/>
      <w:r w:rsidRPr="00B67DFF">
        <w:t>6.</w:t>
      </w:r>
      <w:r>
        <w:t>7.5</w:t>
      </w:r>
      <w:r w:rsidRPr="00B67DFF">
        <w:tab/>
        <w:t>Evaluation</w:t>
      </w:r>
      <w:bookmarkEnd w:id="1124"/>
      <w:bookmarkEnd w:id="1125"/>
    </w:p>
    <w:p w14:paraId="7CFB16A4" w14:textId="78FE96B8"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r w:rsidR="00A62821">
        <w:rPr>
          <w:rFonts w:eastAsia="SimSun"/>
          <w:lang w:eastAsia="zh-CN"/>
        </w:rPr>
        <w:t>S</w:t>
      </w:r>
      <w:r w:rsidRPr="00C32AEE">
        <w:rPr>
          <w:rFonts w:eastAsia="SimSun"/>
          <w:lang w:eastAsia="zh-CN"/>
        </w:rPr>
        <w:t>olutions #7.1, #7.2, #7.3, and #7.4 solve Key issue #7.</w:t>
      </w:r>
    </w:p>
    <w:p w14:paraId="47A09EF8" w14:textId="06EAA883"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Solutions #7.1 and #7.2 involve UE CCS, whereas solutions #7.3 and #7.4 are independ</w:t>
      </w:r>
      <w:ins w:id="1126" w:author="SA5#147" w:date="2023-03-10T14:44:00Z">
        <w:r w:rsidR="003B556C">
          <w:rPr>
            <w:rFonts w:eastAsia="SimSun"/>
            <w:lang w:eastAsia="zh-CN"/>
          </w:rPr>
          <w:t>e</w:t>
        </w:r>
      </w:ins>
      <w:del w:id="1127" w:author="SA5#147" w:date="2023-03-10T14:44:00Z">
        <w:r w:rsidRPr="00C32AEE" w:rsidDel="003B556C">
          <w:rPr>
            <w:rFonts w:eastAsia="SimSun"/>
            <w:lang w:eastAsia="zh-CN"/>
          </w:rPr>
          <w:delText>a</w:delText>
        </w:r>
      </w:del>
      <w:r w:rsidRPr="00C32AEE">
        <w:rPr>
          <w:rFonts w:eastAsia="SimSun"/>
          <w:lang w:eastAsia="zh-CN"/>
        </w:rPr>
        <w:t xml:space="preserve">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r w:rsidR="00A62821">
        <w:rPr>
          <w:rFonts w:eastAsia="SimSun"/>
          <w:lang w:eastAsia="zh-CN"/>
        </w:rPr>
        <w:t>S</w:t>
      </w:r>
      <w:r w:rsidRPr="00C32AEE">
        <w:rPr>
          <w:rFonts w:eastAsia="SimSun"/>
          <w:lang w:eastAsia="zh-CN"/>
        </w:rPr>
        <w:t xml:space="preserve">olution #7.1 and #7.2 or both of them are relevant. </w:t>
      </w:r>
    </w:p>
    <w:p w14:paraId="3F78CC3C" w14:textId="059D1D73" w:rsidR="00A62821" w:rsidRDefault="00002790" w:rsidP="00CA2BCD">
      <w:pPr>
        <w:rPr>
          <w:lang w:eastAsia="zh-CN"/>
        </w:rPr>
      </w:pPr>
      <w:r w:rsidRPr="00C32AEE">
        <w:rPr>
          <w:rFonts w:eastAsia="SimSun"/>
          <w:lang w:eastAsia="zh-CN"/>
        </w:rPr>
        <w:t xml:space="preserve">It can also be noted that </w:t>
      </w:r>
      <w:r w:rsidR="00A62821">
        <w:rPr>
          <w:rFonts w:eastAsia="SimSun"/>
          <w:lang w:eastAsia="zh-CN"/>
        </w:rPr>
        <w:t>S</w:t>
      </w:r>
      <w:r w:rsidRPr="00C32AEE">
        <w:rPr>
          <w:rFonts w:eastAsia="SimSun"/>
          <w:lang w:eastAsia="zh-CN"/>
        </w:rPr>
        <w:t xml:space="preserve">olutions #7.1 and #7.2 have a simplified option described by existing </w:t>
      </w:r>
      <w:ins w:id="1128" w:author="SA5#147" w:date="2023-03-10T14:44:00Z">
        <w:r w:rsidR="003B556C">
          <w:rPr>
            <w:rFonts w:eastAsia="SimSun"/>
            <w:lang w:eastAsia="zh-CN"/>
          </w:rPr>
          <w:t xml:space="preserve">3GPP </w:t>
        </w:r>
      </w:ins>
      <w:r w:rsidRPr="00C32AEE">
        <w:rPr>
          <w:rFonts w:eastAsia="SimSun"/>
          <w:lang w:eastAsia="zh-CN"/>
        </w:rPr>
        <w:t>TS 32.255 [9] Annex D with the Combined UE CCS - Tenant CCS when the Communication Service Provider (CSP) and Network Slice Provider (NSP) are the same.</w:t>
      </w:r>
      <w:r w:rsidR="00CA2BCD" w:rsidRPr="00CA2BCD">
        <w:rPr>
          <w:lang w:eastAsia="zh-CN"/>
        </w:rPr>
        <w:t xml:space="preserve"> </w:t>
      </w:r>
    </w:p>
    <w:p w14:paraId="1358478D" w14:textId="77777777" w:rsidR="000C2014" w:rsidRPr="000C2014" w:rsidRDefault="00A62821">
      <w:pPr>
        <w:rPr>
          <w:ins w:id="1129" w:author="S5-232219" w:date="2023-03-06T17:38:00Z"/>
          <w:rFonts w:eastAsia="SimSun"/>
          <w:lang w:eastAsia="zh-CN"/>
          <w:rPrChange w:id="1130" w:author="S5-232219" w:date="2023-03-06T17:39:00Z">
            <w:rPr>
              <w:ins w:id="1131" w:author="S5-232219" w:date="2023-03-06T17:38:00Z"/>
              <w:lang w:eastAsia="zh-CN"/>
            </w:rPr>
          </w:rPrChange>
        </w:rPr>
        <w:pPrChange w:id="1132" w:author="S5-232219" w:date="2023-03-06T17:39:00Z">
          <w:pPr>
            <w:pStyle w:val="Heading3"/>
          </w:pPr>
        </w:pPrChange>
      </w:pPr>
      <w:r w:rsidRPr="000C2014">
        <w:rPr>
          <w:rFonts w:eastAsia="SimSun"/>
          <w:lang w:eastAsia="zh-CN"/>
          <w:rPrChange w:id="1133" w:author="S5-232219" w:date="2023-03-06T17:39:00Z">
            <w:rPr>
              <w:lang w:eastAsia="zh-CN"/>
            </w:rPr>
          </w:rPrChange>
        </w:rPr>
        <w:t>The difference between Solution #7.1 and Solution #7.2 is the handling of the NS duration by the Tenant CCS: the Solution #7.2 relies on post-processing analysis of CDRs, whereas the Solution #7.1 needs  the Tenant CCS to be enhanced to support the calculation of NS duration in real-time.</w:t>
      </w:r>
    </w:p>
    <w:p w14:paraId="2CE622A1" w14:textId="654496C1" w:rsidR="00CA2BCD" w:rsidRDefault="00CA2BCD" w:rsidP="00CA2BCD">
      <w:pPr>
        <w:pStyle w:val="Heading3"/>
      </w:pPr>
      <w:bookmarkStart w:id="1134" w:name="_Toc129038258"/>
      <w:r>
        <w:t>6.7.6</w:t>
      </w:r>
      <w:r>
        <w:tab/>
        <w:t>Conclusions</w:t>
      </w:r>
      <w:bookmarkEnd w:id="1134"/>
    </w:p>
    <w:p w14:paraId="77FF60A3" w14:textId="544C1CF3" w:rsidR="00002790" w:rsidRPr="006E5E39" w:rsidRDefault="00CA2BCD" w:rsidP="006E5E39">
      <w:pPr>
        <w:rPr>
          <w:color w:val="FF0000"/>
        </w:rPr>
      </w:pPr>
      <w:r>
        <w:t xml:space="preserve">It is concluded on </w:t>
      </w:r>
      <w:r w:rsidR="00A62821">
        <w:t>S</w:t>
      </w:r>
      <w:r>
        <w:t>olution #7.2 to be normative work, with</w:t>
      </w:r>
      <w:del w:id="1135" w:author="S5-232219" w:date="2023-03-06T17:39:00Z">
        <w:r w:rsidDel="000C2014">
          <w:delText>out the</w:delText>
        </w:r>
      </w:del>
      <w:r>
        <w:t xml:space="preserve"> interface between UE CCS and Tenant CCS</w:t>
      </w:r>
      <w:r w:rsidR="00A62821">
        <w:t xml:space="preserve"> per conclusion for Key Issue #</w:t>
      </w:r>
      <w:r w:rsidR="00F164A8">
        <w:t>9</w:t>
      </w:r>
      <w:r w:rsidR="00A62821">
        <w:t xml:space="preserve"> in clause 6.</w:t>
      </w:r>
      <w:r w:rsidR="00F164A8">
        <w:t>9</w:t>
      </w:r>
      <w:r w:rsidR="00A62821">
        <w:t>.5</w:t>
      </w:r>
      <w:r>
        <w:t>.</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1136" w:name="_Toc112317754"/>
      <w:bookmarkStart w:id="1137" w:name="_Toc129038259"/>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1136"/>
      <w:bookmarkEnd w:id="1137"/>
      <w:r w:rsidRPr="00765DC6">
        <w:rPr>
          <w:rFonts w:eastAsia="SimSun"/>
        </w:rPr>
        <w:t xml:space="preserve"> </w:t>
      </w:r>
    </w:p>
    <w:p w14:paraId="6CA3B170" w14:textId="76F0D1D2" w:rsidR="00765DC6" w:rsidRPr="00765DC6" w:rsidRDefault="00765DC6" w:rsidP="009F1DF5">
      <w:pPr>
        <w:pStyle w:val="Heading3"/>
        <w:rPr>
          <w:rFonts w:eastAsia="SimSun"/>
        </w:rPr>
      </w:pPr>
      <w:bookmarkStart w:id="1138" w:name="_Toc112317755"/>
      <w:bookmarkStart w:id="1139" w:name="_Toc12903826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1138"/>
      <w:bookmarkEnd w:id="1139"/>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10056C90"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ins w:id="1140" w:author="SA5#147" w:date="2023-03-10T14:45:00Z">
        <w:r w:rsidR="003B556C">
          <w:rPr>
            <w:rFonts w:eastAsia="SimSun"/>
          </w:rPr>
          <w:t xml:space="preserve">of </w:t>
        </w:r>
      </w:ins>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535902CB"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w:t>
      </w:r>
      <w:ins w:id="1141" w:author="SA5#147" w:date="2023-03-10T14:45:00Z">
        <w:r w:rsidR="003B556C">
          <w:t>t</w:t>
        </w:r>
      </w:ins>
      <w:r>
        <w:t>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1142" w:name="_Toc112317756"/>
      <w:bookmarkStart w:id="1143" w:name="_Toc129038261"/>
      <w:bookmarkStart w:id="1144" w:name="_Hlk81383310"/>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1142"/>
      <w:bookmarkEnd w:id="1143"/>
      <w:r w:rsidRPr="00765DC6">
        <w:rPr>
          <w:rFonts w:eastAsia="SimSun"/>
        </w:rPr>
        <w:t xml:space="preserve">   </w:t>
      </w:r>
    </w:p>
    <w:p w14:paraId="7C690E13" w14:textId="02FF2435" w:rsidR="00765DC6" w:rsidRPr="00765DC6" w:rsidRDefault="00765DC6" w:rsidP="009F1DF5">
      <w:pPr>
        <w:pStyle w:val="Heading4"/>
        <w:rPr>
          <w:rFonts w:eastAsia="SimSun"/>
        </w:rPr>
      </w:pPr>
      <w:bookmarkStart w:id="1145" w:name="_Toc112317757"/>
      <w:bookmarkStart w:id="1146" w:name="_Toc129038262"/>
      <w:bookmarkEnd w:id="1144"/>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1145"/>
      <w:bookmarkEnd w:id="1146"/>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1147" w:name="_Toc112317758"/>
      <w:bookmarkStart w:id="1148" w:name="_Toc129038263"/>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1147"/>
      <w:bookmarkEnd w:id="114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7" type="#_x0000_t75" style="width:254.25pt;height:135pt" o:ole="">
            <v:imagedata r:id="rId76" o:title=""/>
          </v:shape>
          <o:OLEObject Type="Embed" ProgID="Visio.Drawing.11" ShapeID="_x0000_i1057" DrawAspect="Content" ObjectID="_1739965004" r:id="rId77"/>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1149" w:name="_Toc112317759"/>
      <w:bookmarkStart w:id="1150" w:name="_Toc12903826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1149"/>
      <w:bookmarkEnd w:id="1150"/>
    </w:p>
    <w:p w14:paraId="77223CD8" w14:textId="314D76E2"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ins w:id="1151" w:author="SA5#147" w:date="2023-03-10T14:45:00Z">
        <w:r w:rsidR="00CE4572">
          <w:rPr>
            <w:rFonts w:eastAsia="SimSun"/>
          </w:rPr>
          <w:t xml:space="preserve">of </w:t>
        </w:r>
      </w:ins>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8" type="#_x0000_t75" style="width:482.25pt;height:429pt" o:ole="">
            <v:imagedata r:id="rId78" o:title=""/>
          </v:shape>
          <o:OLEObject Type="Embed" ProgID="Visio.Drawing.15" ShapeID="_x0000_i1058" DrawAspect="Content" ObjectID="_1739965005" r:id="rId79"/>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53126F0B"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ins w:id="1152" w:author="SA5#147" w:date="2023-03-10T14:46:00Z">
        <w:r w:rsidR="00CE4572">
          <w:rPr>
            <w:rFonts w:eastAsia="SimSun"/>
            <w:lang w:eastAsia="ko-KR"/>
          </w:rPr>
          <w:t xml:space="preserve">of </w:t>
        </w:r>
      </w:ins>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1153" w:name="_Hlk78789856"/>
      <w:r w:rsidRPr="00765DC6">
        <w:rPr>
          <w:rFonts w:eastAsia="SimSun"/>
          <w:lang w:eastAsia="ko-KR"/>
        </w:rPr>
        <w:t>is pre-configured in NSSAAF indicating: Charging active (Yes/No) for NS authentication/auth, re-authentication/re-auth, revocation per S-NSSAI</w:t>
      </w:r>
      <w:bookmarkEnd w:id="1153"/>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5EE1C783"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ins w:id="1154" w:author="SA5#147" w:date="2023-03-10T14:46:00Z">
        <w:r w:rsidR="00CE4572">
          <w:rPr>
            <w:rFonts w:eastAsia="SimSun"/>
            <w:lang w:eastAsia="ko-KR"/>
          </w:rPr>
          <w:t xml:space="preserve">of </w:t>
        </w:r>
      </w:ins>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6C995E44"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ins w:id="1155" w:author="SA5#147" w:date="2023-03-10T14:46:00Z">
        <w:r w:rsidR="00CE4572">
          <w:rPr>
            <w:rFonts w:eastAsia="SimSun"/>
          </w:rPr>
          <w:t xml:space="preserve">of </w:t>
        </w:r>
      </w:ins>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1156" w:name="_Toc112317760"/>
      <w:bookmarkStart w:id="1157" w:name="_Toc12903826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1156"/>
      <w:bookmarkEnd w:id="1157"/>
      <w:r w:rsidRPr="00814A30">
        <w:rPr>
          <w:rFonts w:eastAsia="SimSun"/>
        </w:rPr>
        <w:t xml:space="preserve">  </w:t>
      </w:r>
    </w:p>
    <w:p w14:paraId="322F90F1" w14:textId="7151A4CB" w:rsidR="00814A30" w:rsidRPr="00814A30" w:rsidRDefault="00814A30" w:rsidP="00A87C52">
      <w:pPr>
        <w:pStyle w:val="Heading4"/>
        <w:rPr>
          <w:rFonts w:eastAsia="SimSun"/>
        </w:rPr>
      </w:pPr>
      <w:bookmarkStart w:id="1158" w:name="_Toc112317761"/>
      <w:bookmarkStart w:id="1159" w:name="_Toc129038266"/>
      <w:r w:rsidRPr="00814A30">
        <w:rPr>
          <w:rFonts w:eastAsia="SimSun"/>
        </w:rPr>
        <w:t>6.8.</w:t>
      </w:r>
      <w:r>
        <w:rPr>
          <w:rFonts w:eastAsia="SimSun"/>
        </w:rPr>
        <w:t>3</w:t>
      </w:r>
      <w:r w:rsidRPr="00814A30">
        <w:rPr>
          <w:rFonts w:eastAsia="SimSun"/>
        </w:rPr>
        <w:t>.1</w:t>
      </w:r>
      <w:r w:rsidRPr="00814A30">
        <w:rPr>
          <w:rFonts w:eastAsia="SimSun"/>
        </w:rPr>
        <w:tab/>
        <w:t>General description</w:t>
      </w:r>
      <w:bookmarkEnd w:id="1158"/>
      <w:bookmarkEnd w:id="1159"/>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1160" w:name="_Hlk103272469"/>
      <w:r w:rsidRPr="00814A30">
        <w:rPr>
          <w:rFonts w:eastAsia="SimSun"/>
        </w:rPr>
        <w:t>for charging for "requesting (re-)authentication/authorization" between the owner of the NSSAAF and the owner of the AAA-S</w:t>
      </w:r>
      <w:bookmarkEnd w:id="1160"/>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1161" w:name="_Toc112317762"/>
      <w:bookmarkStart w:id="1162" w:name="_Toc12903826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1161"/>
      <w:bookmarkEnd w:id="1162"/>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9" type="#_x0000_t75" style="width:252pt;height:125.25pt" o:ole="">
            <v:imagedata r:id="rId80" o:title=""/>
          </v:shape>
          <o:OLEObject Type="Embed" ProgID="Visio.Drawing.15" ShapeID="_x0000_i1059" DrawAspect="Content" ObjectID="_1739965006" r:id="rId81"/>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1163" w:name="_Toc112317763"/>
      <w:bookmarkStart w:id="1164" w:name="_Toc12903826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1163"/>
      <w:bookmarkEnd w:id="1164"/>
    </w:p>
    <w:p w14:paraId="7F36CC14" w14:textId="0F918E9E"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w:t>
      </w:r>
      <w:ins w:id="1165" w:author="SA5#147" w:date="2023-03-10T14:46:00Z">
        <w:r w:rsidR="00CE4572">
          <w:rPr>
            <w:rFonts w:eastAsia="SimSun"/>
            <w:lang w:eastAsia="zh-CN"/>
          </w:rPr>
          <w:t xml:space="preserve">of </w:t>
        </w:r>
      </w:ins>
      <w:r w:rsidRPr="00814A30">
        <w:rPr>
          <w:rFonts w:eastAsia="SimSun"/>
          <w:lang w:eastAsia="zh-CN"/>
        </w:rPr>
        <w:t xml:space="preserve">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60" type="#_x0000_t75" style="width:481.5pt;height:429pt" o:ole="">
            <v:imagedata r:id="rId82" o:title=""/>
          </v:shape>
          <o:OLEObject Type="Embed" ProgID="Visio.Drawing.15" ShapeID="_x0000_i1060" DrawAspect="Content" ObjectID="_1739965007" r:id="rId83"/>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4173E1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 xml:space="preserve">Steps are based on steps of figure 4.2.9.2-1 </w:t>
      </w:r>
      <w:ins w:id="1166" w:author="SA5#147" w:date="2023-03-10T14:46:00Z">
        <w:r w:rsidR="00CE4572">
          <w:rPr>
            <w:rFonts w:eastAsia="SimSun"/>
            <w:lang w:eastAsia="ko-KR"/>
          </w:rPr>
          <w:t xml:space="preserve">of </w:t>
        </w:r>
      </w:ins>
      <w:r w:rsidRPr="00814A30">
        <w:rPr>
          <w:rFonts w:eastAsia="SimSun"/>
          <w:lang w:eastAsia="ko-KR"/>
        </w:rPr>
        <w:t>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32416541"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w:t>
      </w:r>
      <w:ins w:id="1167" w:author="SA5#147" w:date="2023-03-10T14:47:00Z">
        <w:r w:rsidR="00CE4572">
          <w:rPr>
            <w:rFonts w:eastAsia="SimSun"/>
            <w:lang w:eastAsia="ko-KR"/>
          </w:rPr>
          <w:t xml:space="preserve">of </w:t>
        </w:r>
      </w:ins>
      <w:r w:rsidRPr="00814A30">
        <w:rPr>
          <w:rFonts w:eastAsia="SimSun"/>
          <w:lang w:eastAsia="ko-KR"/>
        </w:rPr>
        <w:t xml:space="preserve">3GPP </w:t>
      </w:r>
      <w:r w:rsidRPr="00692074">
        <w:rPr>
          <w:rFonts w:eastAsia="SimSun"/>
        </w:rPr>
        <w:t>TS 23.502 [11]</w:t>
      </w:r>
      <w:r w:rsidRPr="00814A30">
        <w:rPr>
          <w:rFonts w:eastAsia="SimSun"/>
        </w:rPr>
        <w:t xml:space="preserve"> with additional interactions with CHF from AAA-P  on AAA Protocol Re-Auth Response.</w:t>
      </w:r>
    </w:p>
    <w:p w14:paraId="31B8B76B" w14:textId="63FFB0A5"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 xml:space="preserve">4.2.9.4-11 </w:t>
      </w:r>
      <w:ins w:id="1168" w:author="SA5#147" w:date="2023-03-10T14:47:00Z">
        <w:r w:rsidR="00CE4572">
          <w:rPr>
            <w:rFonts w:eastAsia="SimSun"/>
          </w:rPr>
          <w:t xml:space="preserve">of </w:t>
        </w:r>
      </w:ins>
      <w:r w:rsidRPr="00814A30">
        <w:rPr>
          <w:rFonts w:eastAsia="SimSun"/>
        </w:rPr>
        <w:t>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1169" w:name="_Toc112317764"/>
      <w:bookmarkStart w:id="1170" w:name="_Toc129038269"/>
      <w:r w:rsidRPr="00765DC6">
        <w:lastRenderedPageBreak/>
        <w:t>6.</w:t>
      </w:r>
      <w:r>
        <w:t>8</w:t>
      </w:r>
      <w:r w:rsidRPr="00765DC6">
        <w:t>.</w:t>
      </w:r>
      <w:r w:rsidR="00EF020A">
        <w:t>4</w:t>
      </w:r>
      <w:r w:rsidRPr="00765DC6">
        <w:tab/>
      </w:r>
      <w:r>
        <w:t>Evaluation</w:t>
      </w:r>
      <w:bookmarkEnd w:id="1169"/>
      <w:bookmarkEnd w:id="1170"/>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6A28EC20" w:rsidR="00D5628D" w:rsidRDefault="00D5628D" w:rsidP="00D5628D">
      <w:r>
        <w:rPr>
          <w:lang w:eastAsia="zh-CN"/>
        </w:rPr>
        <w:t>Solution #8.</w:t>
      </w:r>
      <w:r w:rsidR="00F164A8">
        <w:rPr>
          <w:lang w:eastAsia="zh-CN"/>
        </w:rPr>
        <w:t>2</w:t>
      </w:r>
      <w:r>
        <w:rPr>
          <w:lang w:eastAsia="zh-CN"/>
        </w:rPr>
        <w:t xml:space="preserve">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w:t>
      </w:r>
      <w:del w:id="1171" w:author="SA5#147" w:date="2023-03-10T14:47:00Z">
        <w:r w:rsidDel="00CE4572">
          <w:rPr>
            <w:lang w:eastAsia="zh-CN"/>
          </w:rPr>
          <w:delText xml:space="preserve">of </w:delText>
        </w:r>
      </w:del>
      <w:r>
        <w:rPr>
          <w:lang w:eastAsia="zh-CN"/>
        </w:rPr>
        <w:t>charging capabilities. With the same rationale, the AAA-P is not appro</w:t>
      </w:r>
      <w:ins w:id="1172" w:author="SA5#147" w:date="2023-03-10T14:47:00Z">
        <w:r w:rsidR="00CE4572">
          <w:rPr>
            <w:lang w:eastAsia="zh-CN"/>
          </w:rPr>
          <w:t>p</w:t>
        </w:r>
      </w:ins>
      <w:r>
        <w:rPr>
          <w:lang w:eastAsia="zh-CN"/>
        </w:rPr>
        <w:t xml:space="preserve">riate. </w:t>
      </w:r>
    </w:p>
    <w:p w14:paraId="08E80364" w14:textId="4C2BC353" w:rsidR="00D5628D" w:rsidRPr="00765DC6" w:rsidRDefault="00D5628D" w:rsidP="00D5628D">
      <w:pPr>
        <w:pStyle w:val="Heading3"/>
      </w:pPr>
      <w:bookmarkStart w:id="1173" w:name="_Toc112317765"/>
      <w:bookmarkStart w:id="1174" w:name="_Toc129038270"/>
      <w:r w:rsidRPr="00765DC6">
        <w:t>6.</w:t>
      </w:r>
      <w:r>
        <w:t>8</w:t>
      </w:r>
      <w:r w:rsidRPr="00765DC6">
        <w:t>.</w:t>
      </w:r>
      <w:r w:rsidR="00EF020A">
        <w:t>5</w:t>
      </w:r>
      <w:r w:rsidRPr="00765DC6">
        <w:tab/>
      </w:r>
      <w:r>
        <w:t>Conclusion</w:t>
      </w:r>
      <w:bookmarkEnd w:id="1173"/>
      <w:bookmarkEnd w:id="1174"/>
      <w:r w:rsidRPr="00765DC6">
        <w:t xml:space="preserve">  </w:t>
      </w:r>
    </w:p>
    <w:p w14:paraId="47D6B605" w14:textId="58D16174" w:rsidR="00D5628D" w:rsidRDefault="00D5628D" w:rsidP="00D5628D">
      <w:r>
        <w:t>It is concluded on solution #8.1 to be part of normative work.</w:t>
      </w:r>
    </w:p>
    <w:p w14:paraId="19F83A18" w14:textId="04FADE03" w:rsidR="0000398E" w:rsidRPr="007372D7" w:rsidRDefault="0000398E" w:rsidP="0000398E">
      <w:pPr>
        <w:pStyle w:val="Heading2"/>
      </w:pPr>
      <w:bookmarkStart w:id="1175" w:name="_Toc129038271"/>
      <w:r w:rsidRPr="007372D7">
        <w:t>6.</w:t>
      </w:r>
      <w:r>
        <w:t>9</w:t>
      </w:r>
      <w:r w:rsidRPr="007372D7">
        <w:tab/>
        <w:t>Key Issue</w:t>
      </w:r>
      <w:r>
        <w:t xml:space="preserve"> </w:t>
      </w:r>
      <w:r w:rsidRPr="007372D7">
        <w:t>#</w:t>
      </w:r>
      <w:r>
        <w:t>9</w:t>
      </w:r>
      <w:r w:rsidRPr="007372D7">
        <w:t xml:space="preserve">: </w:t>
      </w:r>
      <w:r>
        <w:t>Service based interface between UE CCS and Tenant CCS</w:t>
      </w:r>
      <w:bookmarkEnd w:id="1175"/>
    </w:p>
    <w:p w14:paraId="62D972F3" w14:textId="575BB0DE" w:rsidR="0000398E" w:rsidRPr="007372D7" w:rsidRDefault="0000398E" w:rsidP="0000398E">
      <w:pPr>
        <w:pStyle w:val="Heading3"/>
      </w:pPr>
      <w:bookmarkStart w:id="1176" w:name="_Toc129038272"/>
      <w:r w:rsidRPr="007372D7">
        <w:t>6.</w:t>
      </w:r>
      <w:r>
        <w:t>9</w:t>
      </w:r>
      <w:r w:rsidRPr="007372D7">
        <w:t>.</w:t>
      </w:r>
      <w:r>
        <w:t>1</w:t>
      </w:r>
      <w:r w:rsidRPr="007372D7">
        <w:tab/>
        <w:t>General Description</w:t>
      </w:r>
      <w:bookmarkEnd w:id="1176"/>
    </w:p>
    <w:p w14:paraId="4B1BB203" w14:textId="77777777" w:rsidR="0000398E" w:rsidRDefault="0000398E" w:rsidP="0000398E">
      <w:pPr>
        <w:rPr>
          <w:lang w:eastAsia="zh-CN"/>
        </w:rPr>
      </w:pPr>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p>
    <w:p w14:paraId="0088FFD9" w14:textId="77777777" w:rsidR="0000398E" w:rsidRDefault="0000398E" w:rsidP="0000398E">
      <w:pPr>
        <w:rPr>
          <w:lang w:eastAsia="zh-CN"/>
        </w:rPr>
      </w:pPr>
      <w:r>
        <w:t>The investigation covers the following main capabilities for the service</w:t>
      </w:r>
      <w:r>
        <w:rPr>
          <w:lang w:eastAsia="zh-CN"/>
        </w:rPr>
        <w:t>:</w:t>
      </w:r>
    </w:p>
    <w:p w14:paraId="22CBEABF" w14:textId="77777777" w:rsidR="0000398E" w:rsidRDefault="0000398E" w:rsidP="0000398E">
      <w:pPr>
        <w:pStyle w:val="B10"/>
        <w:numPr>
          <w:ilvl w:val="0"/>
          <w:numId w:val="29"/>
        </w:numPr>
        <w:overflowPunct/>
        <w:autoSpaceDE/>
        <w:autoSpaceDN/>
        <w:adjustRightInd/>
        <w:textAlignment w:val="auto"/>
      </w:pPr>
      <w:r>
        <w:t xml:space="preserve">Individual UE charging information from UE CCS to Tenant CCS: e.g. UE </w:t>
      </w:r>
      <w:r w:rsidRPr="00837380">
        <w:t xml:space="preserve">PDU session </w:t>
      </w:r>
      <w:r>
        <w:t xml:space="preserve">charging information in </w:t>
      </w:r>
      <w:r w:rsidRPr="00837380">
        <w:t>solution #3.1</w:t>
      </w:r>
      <w:r>
        <w:t>;</w:t>
      </w:r>
    </w:p>
    <w:p w14:paraId="03F95CBC" w14:textId="77777777" w:rsidR="0000398E" w:rsidRDefault="0000398E" w:rsidP="0000398E">
      <w:pPr>
        <w:pStyle w:val="B10"/>
        <w:numPr>
          <w:ilvl w:val="0"/>
          <w:numId w:val="29"/>
        </w:numPr>
        <w:overflowPunct/>
        <w:autoSpaceDE/>
        <w:autoSpaceDN/>
        <w:adjustRightInd/>
        <w:textAlignment w:val="auto"/>
      </w:pPr>
      <w:r>
        <w:t xml:space="preserve">UE CHF configured with indication on "dependency between UE charging and </w:t>
      </w:r>
      <w:r w:rsidRPr="00534F67">
        <w:t xml:space="preserve">NS </w:t>
      </w:r>
      <w:r>
        <w:t xml:space="preserve">Charging": e.g. NS duration charging in </w:t>
      </w:r>
      <w:r w:rsidRPr="0058209C">
        <w:t>solutions #</w:t>
      </w:r>
      <w:r>
        <w:t>7.2;</w:t>
      </w:r>
    </w:p>
    <w:p w14:paraId="106751E2" w14:textId="77777777" w:rsidR="0000398E" w:rsidRDefault="0000398E" w:rsidP="0000398E">
      <w:pPr>
        <w:ind w:left="284"/>
        <w:rPr>
          <w:lang w:val="en-US" w:eastAsia="en-GB"/>
        </w:rPr>
      </w:pPr>
      <w:r>
        <w:t>-</w:t>
      </w:r>
      <w:r>
        <w:tab/>
      </w:r>
      <w:r w:rsidRPr="0030662C">
        <w:t xml:space="preserve">NS </w:t>
      </w:r>
      <w:r>
        <w:t xml:space="preserve">Tenant </w:t>
      </w:r>
      <w:r w:rsidRPr="0030662C">
        <w:t>Charging information</w:t>
      </w:r>
      <w:r>
        <w:t xml:space="preserve"> exchanged between UE CHF and Tenant CHF in both directions: e.g. UE charging conditioned to </w:t>
      </w:r>
      <w:r w:rsidRPr="005014B3">
        <w:rPr>
          <w:lang w:eastAsia="ko-KR"/>
        </w:rPr>
        <w:t>NS charging information</w:t>
      </w:r>
      <w:r w:rsidRPr="0058209C">
        <w:t xml:space="preserve"> </w:t>
      </w:r>
      <w:r>
        <w:t xml:space="preserve">in </w:t>
      </w:r>
      <w:r w:rsidRPr="0058209C">
        <w:t>solutions #6.1</w:t>
      </w:r>
      <w:r>
        <w:t>;</w:t>
      </w:r>
    </w:p>
    <w:p w14:paraId="66BD020F" w14:textId="77777777" w:rsidR="0000398E" w:rsidRPr="00451048" w:rsidRDefault="0000398E" w:rsidP="0000398E">
      <w:pPr>
        <w:rPr>
          <w:lang w:eastAsia="en-GB"/>
        </w:rPr>
      </w:pPr>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p>
    <w:p w14:paraId="73948557" w14:textId="27E20FF8" w:rsidR="0000398E" w:rsidRDefault="0000398E" w:rsidP="00D5628D"/>
    <w:p w14:paraId="268B75F6" w14:textId="1467264F" w:rsidR="0000398E" w:rsidRDefault="0000398E" w:rsidP="00D5628D"/>
    <w:p w14:paraId="6664579C" w14:textId="767CB24C" w:rsidR="0000398E" w:rsidRPr="00765DC6" w:rsidRDefault="0000398E" w:rsidP="0000398E">
      <w:pPr>
        <w:pStyle w:val="Heading3"/>
      </w:pPr>
      <w:bookmarkStart w:id="1177" w:name="_Toc129038273"/>
      <w:r w:rsidRPr="00765DC6">
        <w:t>6.</w:t>
      </w:r>
      <w:r>
        <w:t>9</w:t>
      </w:r>
      <w:r w:rsidRPr="00765DC6">
        <w:t>.2</w:t>
      </w:r>
      <w:r w:rsidRPr="00765DC6">
        <w:tab/>
        <w:t>Solution</w:t>
      </w:r>
      <w:r>
        <w:t xml:space="preserve"> </w:t>
      </w:r>
      <w:r w:rsidRPr="00765DC6">
        <w:t>#</w:t>
      </w:r>
      <w:r w:rsidR="00A70CD2">
        <w:t>9</w:t>
      </w:r>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1177"/>
      <w:r>
        <w:t xml:space="preserve"> </w:t>
      </w:r>
    </w:p>
    <w:p w14:paraId="3281EA58" w14:textId="51B1A8A9" w:rsidR="0000398E" w:rsidRDefault="0000398E" w:rsidP="0000398E">
      <w:pPr>
        <w:pStyle w:val="Heading4"/>
      </w:pPr>
      <w:bookmarkStart w:id="1178" w:name="_Toc129038274"/>
      <w:r w:rsidRPr="00765DC6">
        <w:t>6.</w:t>
      </w:r>
      <w:r>
        <w:t>9</w:t>
      </w:r>
      <w:r w:rsidRPr="00765DC6">
        <w:t>.2.1</w:t>
      </w:r>
      <w:r w:rsidRPr="00765DC6">
        <w:tab/>
        <w:t>General description</w:t>
      </w:r>
      <w:bookmarkEnd w:id="1178"/>
    </w:p>
    <w:p w14:paraId="3D07F04F" w14:textId="17C202DB" w:rsidR="0000398E" w:rsidRDefault="0000398E" w:rsidP="0000398E">
      <w:r>
        <w:t xml:space="preserve">This solution is based on the re-use of Nchf_ConvergedCharging service </w:t>
      </w:r>
      <w:r w:rsidRPr="005B7435">
        <w:t>between UE CHF and Tenant CHF</w:t>
      </w:r>
      <w:r>
        <w:t xml:space="preserve"> to address the Key Issue #</w:t>
      </w:r>
      <w:r w:rsidR="00A70CD2">
        <w:t>9</w:t>
      </w:r>
      <w:r>
        <w:t>.</w:t>
      </w:r>
    </w:p>
    <w:p w14:paraId="749AE555" w14:textId="77777777" w:rsidR="0000398E" w:rsidRDefault="0000398E" w:rsidP="0000398E">
      <w:r>
        <w:t>UE CHF is a new "NF service consumer" (i.e. embedding a CTF) for Nchf_ConvergedCharging service exposed by NS Tenant (the NF service producer).</w:t>
      </w:r>
    </w:p>
    <w:p w14:paraId="755CD786" w14:textId="77777777" w:rsidR="0000398E" w:rsidRDefault="0000398E" w:rsidP="0000398E">
      <w:r>
        <w:t>Nchf_ConvergedCharging service is enhanced to simultaneously include both UE level and NS level charging information.</w:t>
      </w:r>
    </w:p>
    <w:p w14:paraId="05C53462" w14:textId="77777777" w:rsidR="0000398E" w:rsidRDefault="0000398E" w:rsidP="0000398E">
      <w:r>
        <w:t>S</w:t>
      </w:r>
      <w:r w:rsidRPr="003448D9">
        <w:t xml:space="preserve">tandard interface between UE CCS and Tenant CCS is </w:t>
      </w:r>
      <w:r>
        <w:t>required.</w:t>
      </w:r>
    </w:p>
    <w:p w14:paraId="79773B16" w14:textId="59BFB115" w:rsidR="0000398E" w:rsidRDefault="0000398E" w:rsidP="0000398E">
      <w:pPr>
        <w:pStyle w:val="Heading4"/>
      </w:pPr>
      <w:bookmarkStart w:id="1179" w:name="_Toc129038275"/>
      <w:r>
        <w:lastRenderedPageBreak/>
        <w:t>6.</w:t>
      </w:r>
      <w:r w:rsidR="00A70CD2">
        <w:t>9</w:t>
      </w:r>
      <w:r>
        <w:t>.2.2</w:t>
      </w:r>
      <w:r>
        <w:tab/>
        <w:t>Architecture description</w:t>
      </w:r>
      <w:bookmarkEnd w:id="1179"/>
    </w:p>
    <w:p w14:paraId="6E22B0A1" w14:textId="77777777" w:rsidR="0000398E" w:rsidRDefault="0000398E" w:rsidP="0000398E">
      <w:pPr>
        <w:ind w:left="852"/>
        <w:jc w:val="center"/>
      </w:pPr>
      <w:r>
        <w:object w:dxaOrig="6225" w:dyaOrig="4245" w14:anchorId="33DAA7CE">
          <v:shape id="_x0000_i1061" type="#_x0000_t75" style="width:311.25pt;height:212.25pt" o:ole="">
            <v:imagedata r:id="rId84" o:title=""/>
          </v:shape>
          <o:OLEObject Type="Embed" ProgID="Visio.Drawing.15" ShapeID="_x0000_i1061" DrawAspect="Content" ObjectID="_1739965008" r:id="rId85"/>
        </w:object>
      </w:r>
    </w:p>
    <w:p w14:paraId="43DEF139" w14:textId="21C15526" w:rsidR="0000398E" w:rsidRPr="009A264F" w:rsidRDefault="0000398E" w:rsidP="0000398E">
      <w:pPr>
        <w:pStyle w:val="TF"/>
      </w:pPr>
      <w:r w:rsidRPr="009A264F">
        <w:t>Figure 6.</w:t>
      </w:r>
      <w:r w:rsidR="00A70CD2">
        <w:t>9</w:t>
      </w:r>
      <w:r w:rsidRPr="009A264F">
        <w:t>.</w:t>
      </w:r>
      <w:r w:rsidRPr="00770972">
        <w:t>2</w:t>
      </w:r>
      <w:r w:rsidRPr="009A264F">
        <w:t>.2</w:t>
      </w:r>
      <w:r w:rsidRPr="009A264F">
        <w:rPr>
          <w:lang w:eastAsia="zh-CN"/>
        </w:rPr>
        <w:t>-1</w:t>
      </w:r>
      <w:r w:rsidRPr="009A264F">
        <w:t xml:space="preserve">: UE CCS </w:t>
      </w:r>
      <w:r w:rsidRPr="00770972">
        <w:t>– Tenant CCS distributed architecture</w:t>
      </w:r>
    </w:p>
    <w:p w14:paraId="5AD8DE5D" w14:textId="77777777" w:rsidR="0000398E" w:rsidRPr="009A264F" w:rsidRDefault="0000398E" w:rsidP="0000398E">
      <w:pPr>
        <w:ind w:left="852"/>
      </w:pPr>
    </w:p>
    <w:p w14:paraId="4CD77AA3" w14:textId="4F01BB62" w:rsidR="0000398E" w:rsidRPr="005B7435" w:rsidRDefault="0000398E" w:rsidP="0000398E">
      <w:pPr>
        <w:pStyle w:val="Heading4"/>
      </w:pPr>
      <w:bookmarkStart w:id="1180" w:name="_Toc129038276"/>
      <w:r>
        <w:t>6.</w:t>
      </w:r>
      <w:r w:rsidR="00A70CD2">
        <w:t>9</w:t>
      </w:r>
      <w:r>
        <w:t>.2.3</w:t>
      </w:r>
      <w:r>
        <w:tab/>
        <w:t>Flow description</w:t>
      </w:r>
      <w:bookmarkEnd w:id="1180"/>
    </w:p>
    <w:p w14:paraId="0188ABCA" w14:textId="125B656E"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Nchf_ConvergedCharging service enhanced for UE CHF -Tenant CHF.</w:t>
      </w:r>
    </w:p>
    <w:p w14:paraId="73331F6C" w14:textId="77777777" w:rsidR="0000398E" w:rsidRDefault="0000398E" w:rsidP="0000398E">
      <w:pPr>
        <w:rPr>
          <w:lang w:eastAsia="zh-CN"/>
        </w:rPr>
      </w:pPr>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p>
    <w:p w14:paraId="0B497789" w14:textId="77777777" w:rsidR="0000398E" w:rsidRPr="00612A6E" w:rsidRDefault="0000398E" w:rsidP="0000398E">
      <w:pPr>
        <w:rPr>
          <w:lang w:eastAsia="zh-CN"/>
        </w:rPr>
      </w:pPr>
    </w:p>
    <w:p w14:paraId="1C7B872E" w14:textId="2CAE2117" w:rsidR="0000398E" w:rsidRPr="00765DC6" w:rsidRDefault="0000398E" w:rsidP="0000398E">
      <w:pPr>
        <w:pStyle w:val="Heading3"/>
      </w:pPr>
      <w:bookmarkStart w:id="1181" w:name="_Toc129038277"/>
      <w:r w:rsidRPr="00765DC6">
        <w:t>6.</w:t>
      </w:r>
      <w:r w:rsidR="00A70CD2">
        <w:t>9</w:t>
      </w:r>
      <w:r w:rsidRPr="00765DC6">
        <w:t>.</w:t>
      </w:r>
      <w:r>
        <w:t>3</w:t>
      </w:r>
      <w:r w:rsidRPr="00765DC6">
        <w:tab/>
        <w:t>Solution</w:t>
      </w:r>
      <w:r>
        <w:t xml:space="preserve"> </w:t>
      </w:r>
      <w:r w:rsidRPr="00765DC6">
        <w:t>#</w:t>
      </w:r>
      <w:r w:rsidR="00A70CD2">
        <w:t>9</w:t>
      </w:r>
      <w:r w:rsidRPr="00765DC6">
        <w:t>.</w:t>
      </w:r>
      <w:r>
        <w:t>2</w:t>
      </w:r>
      <w:r w:rsidRPr="00765DC6">
        <w:t xml:space="preserve"> </w:t>
      </w:r>
      <w:r>
        <w:t xml:space="preserve">New charging service API </w:t>
      </w:r>
      <w:r w:rsidRPr="005B7435">
        <w:t>between UE CHF and Tenant CHF</w:t>
      </w:r>
      <w:bookmarkEnd w:id="1181"/>
      <w:r>
        <w:t xml:space="preserve"> </w:t>
      </w:r>
    </w:p>
    <w:p w14:paraId="49FDC355" w14:textId="6DD69D5A" w:rsidR="0000398E" w:rsidRDefault="0000398E" w:rsidP="0000398E">
      <w:pPr>
        <w:pStyle w:val="Heading4"/>
      </w:pPr>
      <w:bookmarkStart w:id="1182" w:name="_Toc129038278"/>
      <w:r w:rsidRPr="00765DC6">
        <w:t>6.</w:t>
      </w:r>
      <w:r w:rsidR="00A70CD2">
        <w:t>9</w:t>
      </w:r>
      <w:r w:rsidRPr="00765DC6">
        <w:t>.</w:t>
      </w:r>
      <w:r>
        <w:t>3</w:t>
      </w:r>
      <w:r w:rsidRPr="00765DC6">
        <w:t>.1</w:t>
      </w:r>
      <w:r w:rsidRPr="00765DC6">
        <w:tab/>
        <w:t>General description</w:t>
      </w:r>
      <w:bookmarkEnd w:id="1182"/>
    </w:p>
    <w:p w14:paraId="273B62A1" w14:textId="2217A831" w:rsidR="0000398E" w:rsidRDefault="0000398E" w:rsidP="0000398E">
      <w:r>
        <w:t xml:space="preserve">This solution is based on the introduction of a new charging service API </w:t>
      </w:r>
      <w:r w:rsidRPr="005B7435">
        <w:t>between UE CHF and Tenant CHF</w:t>
      </w:r>
      <w:r>
        <w:t xml:space="preserve"> to address the Key Issue #</w:t>
      </w:r>
      <w:r w:rsidR="00A70CD2">
        <w:t>9</w:t>
      </w:r>
      <w:r>
        <w:t>.</w:t>
      </w:r>
    </w:p>
    <w:p w14:paraId="2C4390A8" w14:textId="77777777" w:rsidR="0000398E" w:rsidRDefault="0000398E" w:rsidP="0000398E">
      <w:r>
        <w:t>UE CHF is the "NF service consumer" of this new charging service exposed by NS Tenant CHF (the NF service producer).</w:t>
      </w:r>
    </w:p>
    <w:p w14:paraId="37115286" w14:textId="77777777" w:rsidR="0000398E" w:rsidRDefault="0000398E" w:rsidP="0000398E">
      <w:r>
        <w:t>The charging service simultaneously includes both UE level and NS level charging information.</w:t>
      </w:r>
    </w:p>
    <w:p w14:paraId="2E97C230" w14:textId="77777777" w:rsidR="0000398E" w:rsidRDefault="0000398E" w:rsidP="004A7064">
      <w:r>
        <w:t>S</w:t>
      </w:r>
      <w:r w:rsidRPr="004A7064">
        <w:t xml:space="preserve">tandard interface between UE CCS and Tenant CCS is </w:t>
      </w:r>
      <w:r>
        <w:t>required.</w:t>
      </w:r>
    </w:p>
    <w:p w14:paraId="0F01674F" w14:textId="531E09F3" w:rsidR="0000398E" w:rsidRDefault="0000398E" w:rsidP="0000398E">
      <w:pPr>
        <w:pStyle w:val="Heading4"/>
      </w:pPr>
      <w:bookmarkStart w:id="1183" w:name="_Toc129038279"/>
      <w:r>
        <w:t>6.</w:t>
      </w:r>
      <w:r w:rsidR="00A70CD2">
        <w:t>9</w:t>
      </w:r>
      <w:r>
        <w:t>.3.2</w:t>
      </w:r>
      <w:r>
        <w:tab/>
        <w:t>Architecture description</w:t>
      </w:r>
      <w:bookmarkEnd w:id="1183"/>
    </w:p>
    <w:p w14:paraId="43E4FA32" w14:textId="5070B134" w:rsidR="0000398E" w:rsidRPr="00770972" w:rsidRDefault="0000398E" w:rsidP="0000398E">
      <w:r>
        <w:t>Same architecture as clause 6.</w:t>
      </w:r>
      <w:r w:rsidR="00A70CD2">
        <w:t>9</w:t>
      </w:r>
      <w:r>
        <w:t>.2.2</w:t>
      </w:r>
      <w:r w:rsidR="0052728C">
        <w:t>.</w:t>
      </w:r>
    </w:p>
    <w:p w14:paraId="425F285B" w14:textId="4F7672DF" w:rsidR="0000398E" w:rsidRPr="005B7435" w:rsidRDefault="0000398E" w:rsidP="0000398E">
      <w:pPr>
        <w:pStyle w:val="Heading4"/>
      </w:pPr>
      <w:bookmarkStart w:id="1184" w:name="_Toc129038280"/>
      <w:r>
        <w:t>6.</w:t>
      </w:r>
      <w:r w:rsidR="00A70CD2">
        <w:t>9</w:t>
      </w:r>
      <w:r>
        <w:t>.3.3</w:t>
      </w:r>
      <w:r>
        <w:tab/>
        <w:t>Flow description</w:t>
      </w:r>
      <w:bookmarkEnd w:id="1184"/>
    </w:p>
    <w:p w14:paraId="579BFCE1" w14:textId="65431DF9"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new charging service.</w:t>
      </w:r>
    </w:p>
    <w:p w14:paraId="16412B11" w14:textId="77777777" w:rsidR="0000398E" w:rsidRDefault="0000398E" w:rsidP="0000398E">
      <w:pPr>
        <w:rPr>
          <w:lang w:eastAsia="zh-CN"/>
        </w:rPr>
      </w:pPr>
      <w:r w:rsidRPr="00770972">
        <w:rPr>
          <w:lang w:eastAsia="zh-CN"/>
        </w:rPr>
        <w:lastRenderedPageBreak/>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p>
    <w:p w14:paraId="5D1DF128" w14:textId="77777777" w:rsidR="0000398E" w:rsidRDefault="0000398E" w:rsidP="0000398E">
      <w:pPr>
        <w:pStyle w:val="B10"/>
        <w:rPr>
          <w:lang w:eastAsia="zh-CN"/>
        </w:rPr>
      </w:pPr>
    </w:p>
    <w:p w14:paraId="60B97E65" w14:textId="1F649ABF" w:rsidR="0000398E" w:rsidRDefault="0000398E" w:rsidP="0000398E">
      <w:pPr>
        <w:pStyle w:val="Heading3"/>
      </w:pPr>
      <w:bookmarkStart w:id="1185" w:name="_Toc129038281"/>
      <w:r w:rsidRPr="00B67DFF">
        <w:t>6.</w:t>
      </w:r>
      <w:r w:rsidR="00A70CD2">
        <w:t>9</w:t>
      </w:r>
      <w:r w:rsidRPr="00B67DFF">
        <w:t>.</w:t>
      </w:r>
      <w:r>
        <w:t>4</w:t>
      </w:r>
      <w:r w:rsidRPr="00B67DFF">
        <w:tab/>
        <w:t>Evaluation</w:t>
      </w:r>
      <w:bookmarkEnd w:id="1185"/>
    </w:p>
    <w:p w14:paraId="4732D3FD" w14:textId="20DFD55D" w:rsidR="0000398E" w:rsidRDefault="0000398E" w:rsidP="0000398E">
      <w:pPr>
        <w:keepLines/>
        <w:spacing w:after="240"/>
        <w:rPr>
          <w:lang w:val="sv-SE"/>
        </w:rPr>
      </w:pPr>
      <w:r>
        <w:rPr>
          <w:lang w:val="sv-SE"/>
        </w:rPr>
        <w:t>Both solutions #</w:t>
      </w:r>
      <w:r w:rsidR="00A70CD2">
        <w:rPr>
          <w:lang w:val="sv-SE"/>
        </w:rPr>
        <w:t>9</w:t>
      </w:r>
      <w:r>
        <w:rPr>
          <w:lang w:val="sv-SE"/>
        </w:rPr>
        <w:t>.1 and #</w:t>
      </w:r>
      <w:r w:rsidR="00A70CD2">
        <w:rPr>
          <w:lang w:val="sv-SE"/>
        </w:rPr>
        <w:t>9</w:t>
      </w:r>
      <w:r>
        <w:rPr>
          <w:lang w:val="sv-SE"/>
        </w:rPr>
        <w:t>.2 can solve Key Issue #</w:t>
      </w:r>
      <w:r w:rsidR="00A70CD2">
        <w:rPr>
          <w:lang w:val="sv-SE"/>
        </w:rPr>
        <w:t>9</w:t>
      </w:r>
      <w:r>
        <w:rPr>
          <w:lang w:val="sv-SE"/>
        </w:rPr>
        <w:t xml:space="preserve">. </w:t>
      </w:r>
    </w:p>
    <w:p w14:paraId="03FB6EF3" w14:textId="562BDFEA" w:rsidR="0000398E" w:rsidRDefault="0000398E" w:rsidP="0000398E">
      <w:pPr>
        <w:keepLines/>
        <w:spacing w:after="240"/>
        <w:rPr>
          <w:lang w:val="sv-SE"/>
        </w:rPr>
      </w:pPr>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r w:rsidR="00A70CD2">
        <w:rPr>
          <w:lang w:val="sv-SE"/>
        </w:rPr>
        <w:t>9</w:t>
      </w:r>
      <w:r w:rsidRPr="00295E5A">
        <w:rPr>
          <w:lang w:val="sv-SE"/>
        </w:rPr>
        <w:t>.1</w:t>
      </w:r>
      <w:r>
        <w:rPr>
          <w:lang w:val="sv-SE"/>
        </w:rPr>
        <w:t>.</w:t>
      </w:r>
    </w:p>
    <w:p w14:paraId="5FDC122E" w14:textId="3DF54D83" w:rsidR="0000398E" w:rsidRDefault="0000398E" w:rsidP="0000398E">
      <w:pPr>
        <w:keepLines/>
        <w:spacing w:after="240"/>
        <w:rPr>
          <w:lang w:val="sv-SE"/>
        </w:rPr>
      </w:pPr>
      <w:r>
        <w:rPr>
          <w:lang w:val="sv-SE"/>
        </w:rPr>
        <w:t>The solution #</w:t>
      </w:r>
      <w:r w:rsidR="00A70CD2">
        <w:rPr>
          <w:lang w:val="sv-SE"/>
        </w:rPr>
        <w:t>9</w:t>
      </w:r>
      <w:r>
        <w:rPr>
          <w:lang w:val="sv-SE"/>
        </w:rPr>
        <w:t>.2 does not bring any new charging functionality, compared to solution #</w:t>
      </w:r>
      <w:r w:rsidR="00A70CD2">
        <w:rPr>
          <w:lang w:val="sv-SE"/>
        </w:rPr>
        <w:t>9</w:t>
      </w:r>
      <w:r>
        <w:rPr>
          <w:lang w:val="sv-SE"/>
        </w:rPr>
        <w:t xml:space="preserve">.1. </w:t>
      </w:r>
    </w:p>
    <w:p w14:paraId="18B24781" w14:textId="301A4D77" w:rsidR="0000398E" w:rsidRDefault="0000398E" w:rsidP="0000398E">
      <w:pPr>
        <w:keepLines/>
        <w:spacing w:after="240"/>
      </w:pPr>
      <w:r>
        <w:rPr>
          <w:lang w:val="sv-SE"/>
        </w:rPr>
        <w:t>The solution #</w:t>
      </w:r>
      <w:r w:rsidR="00A70CD2">
        <w:rPr>
          <w:lang w:val="sv-SE"/>
        </w:rPr>
        <w:t>9</w:t>
      </w:r>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w:t>
      </w:r>
      <w:ins w:id="1186" w:author="SA5#147" w:date="2023-03-10T14:47:00Z">
        <w:r w:rsidR="00CE4572">
          <w:t>u</w:t>
        </w:r>
      </w:ins>
      <w:r>
        <w:t>r can be introduced without changing the existing Nchf_ConvergedCharging service principles. .</w:t>
      </w:r>
    </w:p>
    <w:p w14:paraId="0A6DDCB5" w14:textId="6C35DD91" w:rsidR="0000398E" w:rsidRPr="00B67DFF" w:rsidRDefault="0000398E" w:rsidP="0000398E">
      <w:pPr>
        <w:pStyle w:val="Heading3"/>
      </w:pPr>
      <w:bookmarkStart w:id="1187" w:name="_Toc129038282"/>
      <w:r w:rsidRPr="00B67DFF">
        <w:t>6.</w:t>
      </w:r>
      <w:r w:rsidR="00A70CD2">
        <w:t>9</w:t>
      </w:r>
      <w:r w:rsidRPr="00B67DFF">
        <w:t>.</w:t>
      </w:r>
      <w:r>
        <w:t>5</w:t>
      </w:r>
      <w:r w:rsidRPr="00B67DFF">
        <w:tab/>
      </w:r>
      <w:r>
        <w:t>Conclusion</w:t>
      </w:r>
      <w:bookmarkEnd w:id="1187"/>
    </w:p>
    <w:p w14:paraId="33B8D21D" w14:textId="0484CEA5" w:rsidR="0000398E" w:rsidRDefault="0000398E" w:rsidP="0000398E">
      <w:pPr>
        <w:rPr>
          <w:lang w:val="sv-SE"/>
        </w:rPr>
      </w:pPr>
      <w:r>
        <w:t xml:space="preserve">It is concluded on solution </w:t>
      </w:r>
      <w:r w:rsidRPr="00B67DFF">
        <w:rPr>
          <w:lang w:val="sv-SE"/>
        </w:rPr>
        <w:t>#</w:t>
      </w:r>
      <w:r w:rsidR="00A70CD2">
        <w:rPr>
          <w:lang w:val="sv-SE"/>
        </w:rPr>
        <w:t>9</w:t>
      </w:r>
      <w:r w:rsidRPr="00B67DFF">
        <w:rPr>
          <w:lang w:val="sv-SE"/>
        </w:rPr>
        <w:t>.</w:t>
      </w:r>
      <w:r>
        <w:rPr>
          <w:lang w:val="sv-SE"/>
        </w:rPr>
        <w:t>1 to be normative, i.e.:</w:t>
      </w:r>
    </w:p>
    <w:p w14:paraId="54616B84" w14:textId="77777777" w:rsidR="0000398E" w:rsidRDefault="0000398E" w:rsidP="0000398E">
      <w:pPr>
        <w:pStyle w:val="B10"/>
        <w:numPr>
          <w:ilvl w:val="0"/>
          <w:numId w:val="30"/>
        </w:numPr>
        <w:overflowPunct/>
        <w:autoSpaceDE/>
        <w:autoSpaceDN/>
        <w:adjustRightInd/>
        <w:textAlignment w:val="auto"/>
        <w:rPr>
          <w:lang w:eastAsia="zh-CN"/>
        </w:rPr>
      </w:pPr>
      <w:r>
        <w:rPr>
          <w:lang w:eastAsia="zh-CN"/>
        </w:rPr>
        <w:t>the standard interface between UE CCS and Tenant CCS is required;</w:t>
      </w:r>
    </w:p>
    <w:p w14:paraId="38667DA5" w14:textId="77777777" w:rsidR="0000398E" w:rsidRDefault="0000398E" w:rsidP="0000398E">
      <w:pPr>
        <w:pStyle w:val="B10"/>
        <w:numPr>
          <w:ilvl w:val="0"/>
          <w:numId w:val="30"/>
        </w:numPr>
        <w:overflowPunct/>
        <w:autoSpaceDE/>
        <w:autoSpaceDN/>
        <w:adjustRightInd/>
        <w:textAlignment w:val="auto"/>
        <w:rPr>
          <w:lang w:eastAsia="zh-CN"/>
        </w:rPr>
      </w:pPr>
      <w:r w:rsidRPr="00770972">
        <w:rPr>
          <w:lang w:eastAsia="zh-CN"/>
        </w:rPr>
        <w:t>enhancing existing Nchf_ConvergedCharging service between UE CHF and Tenant CHF.</w:t>
      </w:r>
    </w:p>
    <w:p w14:paraId="3AF9B8CF" w14:textId="77777777" w:rsidR="00014EEB" w:rsidRPr="007372D7" w:rsidRDefault="00014EEB" w:rsidP="00014EEB">
      <w:pPr>
        <w:pStyle w:val="Heading2"/>
        <w:rPr>
          <w:ins w:id="1188" w:author="S5-232746" w:date="2023-03-06T23:23:00Z"/>
        </w:rPr>
      </w:pPr>
      <w:bookmarkStart w:id="1189" w:name="_Toc119935515"/>
      <w:bookmarkStart w:id="1190" w:name="_Toc129038283"/>
      <w:ins w:id="1191" w:author="S5-232746" w:date="2023-03-06T23:23:00Z">
        <w:r w:rsidRPr="007372D7">
          <w:t>6.</w:t>
        </w:r>
        <w:r>
          <w:t>10</w:t>
        </w:r>
        <w:r w:rsidRPr="007372D7">
          <w:tab/>
          <w:t>Key Issue #</w:t>
        </w:r>
        <w:r>
          <w:t>10</w:t>
        </w:r>
        <w:r w:rsidRPr="007372D7">
          <w:t xml:space="preserve">: </w:t>
        </w:r>
        <w:r>
          <w:t>N</w:t>
        </w:r>
        <w:r w:rsidRPr="007372D7">
          <w:t>etwork slice</w:t>
        </w:r>
        <w:r>
          <w:t xml:space="preserve"> charging</w:t>
        </w:r>
        <w:bookmarkEnd w:id="1189"/>
        <w:r>
          <w:t xml:space="preserve"> based on the Tenant</w:t>
        </w:r>
        <w:bookmarkEnd w:id="1190"/>
      </w:ins>
    </w:p>
    <w:p w14:paraId="1933C2F4" w14:textId="77777777" w:rsidR="00014EEB" w:rsidRPr="007372D7" w:rsidRDefault="00014EEB" w:rsidP="00014EEB">
      <w:pPr>
        <w:pStyle w:val="Heading3"/>
        <w:rPr>
          <w:ins w:id="1192" w:author="S5-232746" w:date="2023-03-06T23:23:00Z"/>
        </w:rPr>
      </w:pPr>
      <w:bookmarkStart w:id="1193" w:name="_Toc119935516"/>
      <w:bookmarkStart w:id="1194" w:name="_Toc129038284"/>
      <w:ins w:id="1195" w:author="S5-232746" w:date="2023-03-06T23:23:00Z">
        <w:r w:rsidRPr="007372D7">
          <w:t>6.</w:t>
        </w:r>
        <w:r>
          <w:t>10</w:t>
        </w:r>
        <w:r w:rsidRPr="007372D7">
          <w:t>.1</w:t>
        </w:r>
        <w:r w:rsidRPr="007372D7">
          <w:tab/>
          <w:t>General Description</w:t>
        </w:r>
        <w:bookmarkEnd w:id="1193"/>
        <w:bookmarkEnd w:id="1194"/>
      </w:ins>
    </w:p>
    <w:p w14:paraId="71CAD7BD" w14:textId="77777777" w:rsidR="00014EEB" w:rsidRPr="007372D7" w:rsidRDefault="00014EEB" w:rsidP="00014EEB">
      <w:pPr>
        <w:rPr>
          <w:ins w:id="1196" w:author="S5-232746" w:date="2023-03-06T23:23:00Z"/>
          <w:lang w:eastAsia="zh-CN"/>
        </w:rPr>
      </w:pPr>
      <w:ins w:id="1197" w:author="S5-232746" w:date="2023-03-06T23:23:00Z">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Network Slice</w:t>
        </w:r>
        <w:r w:rsidRPr="007372D7">
          <w:t xml:space="preserve"> Charging </w:t>
        </w:r>
        <w:r>
          <w:t xml:space="preserve">based on </w:t>
        </w:r>
        <w:r>
          <w:rPr>
            <w:lang w:eastAsia="zh-CN"/>
          </w:rPr>
          <w:t xml:space="preserve">a Tenant for addressing </w:t>
        </w:r>
        <w:r w:rsidRPr="00B554CE">
          <w:rPr>
            <w:rFonts w:eastAsia="Malgun Gothic"/>
            <w:bCs/>
            <w:lang w:eastAsia="ko-KR"/>
          </w:rPr>
          <w:t>REQ-NS</w:t>
        </w:r>
        <w:r w:rsidRPr="00B554CE">
          <w:rPr>
            <w:bCs/>
            <w:lang w:eastAsia="zh-CN"/>
          </w:rPr>
          <w:t>CH</w:t>
        </w:r>
        <w:r w:rsidRPr="00B554CE">
          <w:rPr>
            <w:rFonts w:eastAsia="Malgun Gothic"/>
            <w:bCs/>
            <w:lang w:eastAsia="ko-KR"/>
          </w:rPr>
          <w:t>-</w:t>
        </w:r>
        <w:r w:rsidRPr="00B554CE">
          <w:rPr>
            <w:bCs/>
            <w:lang w:eastAsia="zh-CN"/>
          </w:rPr>
          <w:t>0</w:t>
        </w:r>
        <w:r>
          <w:rPr>
            <w:bCs/>
            <w:lang w:eastAsia="zh-CN"/>
          </w:rPr>
          <w:t>8</w:t>
        </w:r>
        <w:r>
          <w:rPr>
            <w:lang w:eastAsia="zh-CN"/>
          </w:rPr>
          <w:t>.</w:t>
        </w:r>
        <w:r w:rsidRPr="007372D7" w:rsidDel="0055622B">
          <w:rPr>
            <w:rFonts w:hint="eastAsia"/>
            <w:lang w:eastAsia="zh-CN"/>
          </w:rPr>
          <w:t xml:space="preserve"> </w:t>
        </w:r>
      </w:ins>
    </w:p>
    <w:p w14:paraId="0DC36A58" w14:textId="77777777" w:rsidR="00014EEB" w:rsidRPr="00340295" w:rsidRDefault="00014EEB" w:rsidP="00014EEB">
      <w:pPr>
        <w:rPr>
          <w:ins w:id="1198" w:author="S5-232746" w:date="2023-03-06T23:23:00Z"/>
          <w:lang w:eastAsia="zh-CN"/>
        </w:rPr>
      </w:pPr>
      <w:ins w:id="1199" w:author="S5-232746" w:date="2023-03-06T23:23:00Z">
        <w:r w:rsidRPr="007372D7">
          <w:t>This investigation</w:t>
        </w:r>
        <w:r w:rsidRPr="007372D7">
          <w:rPr>
            <w:rFonts w:hint="eastAsia"/>
            <w:lang w:eastAsia="zh-CN"/>
          </w:rPr>
          <w:t xml:space="preserve"> covers the following:</w:t>
        </w:r>
      </w:ins>
    </w:p>
    <w:p w14:paraId="1CD36F0A" w14:textId="77777777" w:rsidR="00014EEB" w:rsidRDefault="00014EEB" w:rsidP="00014EEB">
      <w:pPr>
        <w:pStyle w:val="B10"/>
        <w:rPr>
          <w:ins w:id="1200" w:author="S5-232746" w:date="2023-03-06T23:23:00Z"/>
          <w:lang w:eastAsia="zh-CN"/>
        </w:rPr>
      </w:pPr>
      <w:ins w:id="1201" w:author="S5-232746" w:date="2023-03-06T23:23:00Z">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Tenant </w:t>
        </w:r>
        <w:r w:rsidRPr="007372D7">
          <w:t>Converged Charging</w:t>
        </w:r>
        <w:r w:rsidRPr="00FB5375">
          <w:rPr>
            <w:lang w:eastAsia="zh-CN"/>
          </w:rPr>
          <w:t>.</w:t>
        </w:r>
      </w:ins>
    </w:p>
    <w:p w14:paraId="76578787" w14:textId="77777777" w:rsidR="00014EEB" w:rsidRDefault="00014EEB" w:rsidP="00014EEB">
      <w:pPr>
        <w:pStyle w:val="B10"/>
        <w:rPr>
          <w:ins w:id="1202" w:author="S5-232746" w:date="2023-03-06T23:23:00Z"/>
          <w:lang w:eastAsia="zh-CN"/>
        </w:rPr>
      </w:pPr>
      <w:ins w:id="1203" w:author="S5-232746" w:date="2023-03-06T23:23:00Z">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ins>
    </w:p>
    <w:p w14:paraId="28AD60DC" w14:textId="078ABEEF" w:rsidR="00014EEB" w:rsidRDefault="00014EEB" w:rsidP="00014EEB">
      <w:pPr>
        <w:pStyle w:val="Heading3"/>
        <w:rPr>
          <w:ins w:id="1204" w:author="S5-232746" w:date="2023-03-06T23:23:00Z"/>
        </w:rPr>
      </w:pPr>
      <w:ins w:id="1205" w:author="S5-232746" w:date="2023-03-06T23:23:00Z">
        <w:r w:rsidRPr="007372D7">
          <w:br w:type="page"/>
        </w:r>
        <w:bookmarkStart w:id="1206" w:name="_Toc119935521"/>
        <w:bookmarkStart w:id="1207" w:name="_Toc129038285"/>
        <w:r>
          <w:lastRenderedPageBreak/>
          <w:t>6</w:t>
        </w:r>
        <w:r w:rsidRPr="007372D7">
          <w:t>.</w:t>
        </w:r>
        <w:r>
          <w:t>10</w:t>
        </w:r>
        <w:r w:rsidRPr="007372D7">
          <w:t>.</w:t>
        </w:r>
        <w:r>
          <w:t>2</w:t>
        </w:r>
        <w:r w:rsidRPr="007372D7">
          <w:tab/>
        </w:r>
        <w:r>
          <w:tab/>
        </w:r>
        <w:r>
          <w:tab/>
        </w:r>
        <w:r w:rsidRPr="007372D7">
          <w:t>Solution#</w:t>
        </w:r>
        <w:r>
          <w:t>10.1 Tenant based Network slice charging</w:t>
        </w:r>
        <w:bookmarkEnd w:id="1206"/>
        <w:bookmarkEnd w:id="1207"/>
        <w:r>
          <w:t xml:space="preserve">  </w:t>
        </w:r>
      </w:ins>
    </w:p>
    <w:p w14:paraId="1E698DDF" w14:textId="77777777" w:rsidR="00014EEB" w:rsidRDefault="00014EEB" w:rsidP="00014EEB">
      <w:pPr>
        <w:pStyle w:val="Heading4"/>
        <w:rPr>
          <w:ins w:id="1208" w:author="S5-232746" w:date="2023-03-06T23:23:00Z"/>
        </w:rPr>
      </w:pPr>
      <w:bookmarkStart w:id="1209" w:name="_Toc119935522"/>
      <w:bookmarkStart w:id="1210" w:name="_Toc129038286"/>
      <w:ins w:id="1211" w:author="S5-232746" w:date="2023-03-06T23:23:00Z">
        <w:r>
          <w:t>6.10</w:t>
        </w:r>
        <w:r w:rsidRPr="007372D7">
          <w:t>.</w:t>
        </w:r>
        <w:r>
          <w:t>2.1</w:t>
        </w:r>
        <w:r>
          <w:tab/>
          <w:t>General description</w:t>
        </w:r>
        <w:bookmarkEnd w:id="1209"/>
        <w:bookmarkEnd w:id="1210"/>
      </w:ins>
    </w:p>
    <w:p w14:paraId="52747575" w14:textId="76C816C1" w:rsidR="00014EEB" w:rsidRDefault="00014EEB" w:rsidP="00014EEB">
      <w:pPr>
        <w:rPr>
          <w:ins w:id="1212" w:author="S5-232746" w:date="2023-03-06T23:23:00Z"/>
        </w:rPr>
      </w:pPr>
      <w:ins w:id="1213" w:author="S5-232746" w:date="2023-03-06T23:23:00Z">
        <w:r w:rsidRPr="005014B3">
          <w:t xml:space="preserve">This solution </w:t>
        </w:r>
        <w:r w:rsidRPr="005014B3">
          <w:rPr>
            <w:lang w:eastAsia="zh-CN"/>
          </w:rPr>
          <w:t>addresses the Key Issue</w:t>
        </w:r>
      </w:ins>
      <w:ins w:id="1214" w:author="S5-232746" w:date="2023-03-06T23:26:00Z">
        <w:r w:rsidR="00793A9E">
          <w:rPr>
            <w:lang w:eastAsia="zh-CN"/>
          </w:rPr>
          <w:t xml:space="preserve"> </w:t>
        </w:r>
      </w:ins>
      <w:ins w:id="1215" w:author="S5-232746" w:date="2023-03-06T23:23:00Z">
        <w:r w:rsidRPr="005014B3">
          <w:rPr>
            <w:lang w:eastAsia="zh-CN"/>
          </w:rPr>
          <w:t>#</w:t>
        </w:r>
        <w:r>
          <w:rPr>
            <w:lang w:eastAsia="zh-CN"/>
          </w:rPr>
          <w:t>10</w:t>
        </w:r>
        <w:r w:rsidRPr="005014B3">
          <w:rPr>
            <w:lang w:eastAsia="zh-CN"/>
          </w:rPr>
          <w:t xml:space="preserve"> for </w:t>
        </w:r>
        <w:r w:rsidRPr="005014B3">
          <w:rPr>
            <w:iCs/>
          </w:rPr>
          <w:t>REQ-NSCH-0</w:t>
        </w:r>
        <w:r>
          <w:rPr>
            <w:iCs/>
          </w:rPr>
          <w:t>8 and is based on Tenant CCS handling of the set of S-NSSAI(s) assigned to the Tenant</w:t>
        </w:r>
        <w:r>
          <w:t>.</w:t>
        </w:r>
      </w:ins>
    </w:p>
    <w:p w14:paraId="58CAF45A" w14:textId="77777777" w:rsidR="00014EEB" w:rsidRDefault="00014EEB" w:rsidP="00014EEB">
      <w:pPr>
        <w:pStyle w:val="Heading4"/>
        <w:rPr>
          <w:ins w:id="1216" w:author="S5-232746" w:date="2023-03-06T23:23:00Z"/>
        </w:rPr>
      </w:pPr>
      <w:bookmarkStart w:id="1217" w:name="_Toc119935523"/>
      <w:bookmarkStart w:id="1218" w:name="_Toc129038287"/>
      <w:ins w:id="1219" w:author="S5-232746" w:date="2023-03-06T23:23:00Z">
        <w:r>
          <w:t>6.10</w:t>
        </w:r>
        <w:r w:rsidRPr="007372D7">
          <w:t>.</w:t>
        </w:r>
        <w:r>
          <w:t>2.2</w:t>
        </w:r>
        <w:r>
          <w:tab/>
          <w:t>Architecture description</w:t>
        </w:r>
        <w:bookmarkEnd w:id="1217"/>
        <w:bookmarkEnd w:id="1218"/>
      </w:ins>
    </w:p>
    <w:p w14:paraId="7D0CFB48" w14:textId="77777777" w:rsidR="00014EEB" w:rsidRDefault="00014EEB" w:rsidP="00014EEB">
      <w:pPr>
        <w:pStyle w:val="TF"/>
        <w:rPr>
          <w:ins w:id="1220" w:author="S5-232746" w:date="2023-03-06T23:23:00Z"/>
          <w:b w:val="0"/>
          <w:noProof/>
          <w:lang w:val="en-US"/>
        </w:rPr>
      </w:pPr>
    </w:p>
    <w:p w14:paraId="7610EA25" w14:textId="6BE2693C" w:rsidR="00014EEB" w:rsidRDefault="00014EEB" w:rsidP="00014EEB">
      <w:pPr>
        <w:pStyle w:val="TF"/>
        <w:rPr>
          <w:ins w:id="1221" w:author="S5-232723d2" w:date="2023-03-08T12:48:00Z"/>
          <w:lang w:val="en-US"/>
        </w:rPr>
      </w:pPr>
      <w:ins w:id="1222" w:author="S5-232746" w:date="2023-03-06T23:23:00Z">
        <w:del w:id="1223" w:author="S5-232723d2" w:date="2023-03-08T12:48:00Z">
          <w:r w:rsidDel="002857CE">
            <w:rPr>
              <w:b w:val="0"/>
              <w:noProof/>
              <w:lang w:val="en-US"/>
            </w:rPr>
            <w:drawing>
              <wp:inline distT="0" distB="0" distL="0" distR="0" wp14:anchorId="7906DC47" wp14:editId="27FE5763">
                <wp:extent cx="2790190" cy="1760855"/>
                <wp:effectExtent l="0" t="0" r="0" b="0"/>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90190" cy="1760855"/>
                        </a:xfrm>
                        <a:prstGeom prst="rect">
                          <a:avLst/>
                        </a:prstGeom>
                        <a:noFill/>
                        <a:ln>
                          <a:noFill/>
                        </a:ln>
                      </pic:spPr>
                    </pic:pic>
                  </a:graphicData>
                </a:graphic>
              </wp:inline>
            </w:drawing>
          </w:r>
        </w:del>
      </w:ins>
    </w:p>
    <w:p w14:paraId="67EC1FB3" w14:textId="579DB801" w:rsidR="002857CE" w:rsidRDefault="002857CE" w:rsidP="00014EEB">
      <w:pPr>
        <w:pStyle w:val="TF"/>
        <w:rPr>
          <w:ins w:id="1224" w:author="S5-232746" w:date="2023-03-06T23:23:00Z"/>
          <w:lang w:val="en-US"/>
        </w:rPr>
      </w:pPr>
      <w:ins w:id="1225" w:author="S5-232723d2" w:date="2023-03-08T12:49:00Z">
        <w:r>
          <w:object w:dxaOrig="3913" w:dyaOrig="3673" w14:anchorId="64889C2D">
            <v:shape id="_x0000_i1062" type="#_x0000_t75" style="width:195pt;height:183.75pt" o:ole="">
              <v:imagedata r:id="rId87" o:title=""/>
            </v:shape>
            <o:OLEObject Type="Embed" ProgID="Visio.Drawing.15" ShapeID="_x0000_i1062" DrawAspect="Content" ObjectID="_1739965009" r:id="rId88"/>
          </w:object>
        </w:r>
      </w:ins>
    </w:p>
    <w:p w14:paraId="01F38A5A" w14:textId="77777777" w:rsidR="00014EEB" w:rsidRPr="00957560" w:rsidRDefault="00014EEB" w:rsidP="00014EEB">
      <w:pPr>
        <w:pStyle w:val="TF"/>
        <w:rPr>
          <w:ins w:id="1226" w:author="S5-232746" w:date="2023-03-06T23:23:00Z"/>
          <w:rFonts w:ascii="Times New Roman" w:hAnsi="Times New Roman"/>
          <w:lang w:eastAsia="zh-CN"/>
        </w:rPr>
      </w:pPr>
      <w:ins w:id="1227" w:author="S5-232746" w:date="2023-03-06T23:23:00Z">
        <w:r>
          <w:rPr>
            <w:lang w:val="en-US"/>
          </w:rPr>
          <w:t>Figure 6.10</w:t>
        </w:r>
        <w:r>
          <w:t>.2.2</w:t>
        </w:r>
        <w:r>
          <w:rPr>
            <w:lang w:val="en-US"/>
          </w:rPr>
          <w:t xml:space="preserve">-1: </w:t>
        </w:r>
        <w:r w:rsidRPr="00572BF2">
          <w:rPr>
            <w:lang w:val="en-US"/>
          </w:rPr>
          <w:t xml:space="preserve">Network slice </w:t>
        </w:r>
        <w:r>
          <w:rPr>
            <w:lang w:val="en-US"/>
          </w:rPr>
          <w:t xml:space="preserve">Tenant </w:t>
        </w:r>
        <w:r w:rsidRPr="00572BF2">
          <w:rPr>
            <w:lang w:val="en-US"/>
          </w:rPr>
          <w:t xml:space="preserve">charging </w:t>
        </w:r>
      </w:ins>
    </w:p>
    <w:p w14:paraId="770F4A60" w14:textId="77777777" w:rsidR="00014EEB" w:rsidRDefault="00014EEB" w:rsidP="00014EEB">
      <w:pPr>
        <w:pStyle w:val="Heading4"/>
        <w:rPr>
          <w:ins w:id="1228" w:author="S5-232746" w:date="2023-03-06T23:23:00Z"/>
        </w:rPr>
      </w:pPr>
      <w:bookmarkStart w:id="1229" w:name="_Toc119935524"/>
      <w:bookmarkStart w:id="1230" w:name="_Toc129038288"/>
      <w:ins w:id="1231" w:author="S5-232746" w:date="2023-03-06T23:23:00Z">
        <w:r>
          <w:t>6.10</w:t>
        </w:r>
        <w:r w:rsidRPr="007372D7">
          <w:t>.</w:t>
        </w:r>
        <w:r>
          <w:t>2.3</w:t>
        </w:r>
        <w:r>
          <w:tab/>
          <w:t>Flow description</w:t>
        </w:r>
        <w:bookmarkEnd w:id="1229"/>
        <w:bookmarkEnd w:id="1230"/>
      </w:ins>
    </w:p>
    <w:p w14:paraId="20A5411C" w14:textId="49EE02A3" w:rsidR="00014EEB" w:rsidRDefault="00014EEB" w:rsidP="00014EEB">
      <w:pPr>
        <w:rPr>
          <w:ins w:id="1232" w:author="S5-232746" w:date="2023-03-06T23:23:00Z"/>
        </w:rPr>
      </w:pPr>
      <w:ins w:id="1233" w:author="S5-232746" w:date="2023-03-06T23:23:00Z">
        <w:r>
          <w:t>This solution is covered under solutions addressing Key issue</w:t>
        </w:r>
      </w:ins>
      <w:ins w:id="1234" w:author="S5-232746" w:date="2023-03-06T23:26:00Z">
        <w:r w:rsidR="00793A9E">
          <w:t xml:space="preserve"> </w:t>
        </w:r>
      </w:ins>
      <w:ins w:id="1235" w:author="S5-232746" w:date="2023-03-06T23:23:00Z">
        <w:r>
          <w:t>#3 and Key issue</w:t>
        </w:r>
      </w:ins>
      <w:ins w:id="1236" w:author="S5-232746" w:date="2023-03-06T23:26:00Z">
        <w:r w:rsidR="00793A9E">
          <w:t xml:space="preserve"> </w:t>
        </w:r>
      </w:ins>
      <w:ins w:id="1237" w:author="S5-232746" w:date="2023-03-06T23:23:00Z">
        <w:r>
          <w:t xml:space="preserve">#7, in which the Network Slice usage (volume and duration) is collected by the Tenant CCS, per S-NSSAI, and this, for each S-NSSAI of the group assigned to the Tenant. </w:t>
        </w:r>
      </w:ins>
    </w:p>
    <w:p w14:paraId="7EBF9FDE" w14:textId="77777777" w:rsidR="00014EEB" w:rsidRDefault="00014EEB" w:rsidP="00014EEB">
      <w:pPr>
        <w:pStyle w:val="Heading3"/>
        <w:rPr>
          <w:ins w:id="1238" w:author="S5-232746" w:date="2023-03-06T23:23:00Z"/>
        </w:rPr>
      </w:pPr>
      <w:bookmarkStart w:id="1239" w:name="_Toc129038289"/>
      <w:ins w:id="1240" w:author="S5-232746" w:date="2023-03-06T23:23:00Z">
        <w:r w:rsidRPr="00B67DFF">
          <w:t>6.</w:t>
        </w:r>
        <w:r>
          <w:t>10</w:t>
        </w:r>
        <w:r w:rsidRPr="00B67DFF">
          <w:t>.</w:t>
        </w:r>
        <w:r>
          <w:t>3</w:t>
        </w:r>
        <w:r w:rsidRPr="00B67DFF">
          <w:tab/>
          <w:t>Evaluation</w:t>
        </w:r>
        <w:bookmarkEnd w:id="1239"/>
      </w:ins>
    </w:p>
    <w:p w14:paraId="1864F98B" w14:textId="6F4DA1CD" w:rsidR="00014EEB" w:rsidRPr="00770972" w:rsidRDefault="00014EEB" w:rsidP="00014EEB">
      <w:pPr>
        <w:rPr>
          <w:ins w:id="1241" w:author="S5-232746" w:date="2023-03-06T23:23:00Z"/>
          <w:lang w:val="sv-SE"/>
        </w:rPr>
      </w:pPr>
      <w:ins w:id="1242" w:author="S5-232746" w:date="2023-03-06T23:23:00Z">
        <w:r>
          <w:t>It is possible for this key issue</w:t>
        </w:r>
      </w:ins>
      <w:ins w:id="1243" w:author="S5-232746" w:date="2023-03-06T23:29:00Z">
        <w:r w:rsidR="00263000">
          <w:t xml:space="preserve"> </w:t>
        </w:r>
      </w:ins>
      <w:ins w:id="1244" w:author="S5-232746" w:date="2023-03-06T23:23:00Z">
        <w:r>
          <w:t>#</w:t>
        </w:r>
      </w:ins>
      <w:ins w:id="1245" w:author="S5-232746" w:date="2023-03-06T23:29:00Z">
        <w:r w:rsidR="00263000">
          <w:t>10</w:t>
        </w:r>
      </w:ins>
      <w:ins w:id="1246" w:author="S5-232746" w:date="2023-03-06T23:23:00Z">
        <w:r>
          <w:t>, to rely on conclusions for Key issue</w:t>
        </w:r>
      </w:ins>
      <w:ins w:id="1247" w:author="S5-232746" w:date="2023-03-06T23:27:00Z">
        <w:r w:rsidR="00793A9E">
          <w:t xml:space="preserve"> </w:t>
        </w:r>
      </w:ins>
      <w:ins w:id="1248" w:author="S5-232746" w:date="2023-03-06T23:23:00Z">
        <w:r>
          <w:t>#3 and Key issue</w:t>
        </w:r>
      </w:ins>
      <w:ins w:id="1249" w:author="S5-232746" w:date="2023-03-06T23:27:00Z">
        <w:r w:rsidR="00793A9E">
          <w:t xml:space="preserve"> </w:t>
        </w:r>
      </w:ins>
      <w:ins w:id="1250" w:author="S5-232746" w:date="2023-03-06T23:23:00Z">
        <w:r>
          <w:t xml:space="preserve">#7, i.e. clause </w:t>
        </w:r>
        <w:r w:rsidRPr="008A0687">
          <w:t>6.3.5</w:t>
        </w:r>
        <w:r>
          <w:t xml:space="preserve"> and clause </w:t>
        </w:r>
        <w:r w:rsidRPr="008A0687">
          <w:t>6.7.6</w:t>
        </w:r>
        <w:r>
          <w:t xml:space="preserve"> respectively.  </w:t>
        </w:r>
      </w:ins>
    </w:p>
    <w:p w14:paraId="74C60091" w14:textId="77777777" w:rsidR="00014EEB" w:rsidRPr="00B67DFF" w:rsidRDefault="00014EEB" w:rsidP="00014EEB">
      <w:pPr>
        <w:pStyle w:val="Heading3"/>
        <w:rPr>
          <w:ins w:id="1251" w:author="S5-232746" w:date="2023-03-06T23:23:00Z"/>
        </w:rPr>
      </w:pPr>
      <w:bookmarkStart w:id="1252" w:name="_Toc129038290"/>
      <w:ins w:id="1253" w:author="S5-232746" w:date="2023-03-06T23:23:00Z">
        <w:r w:rsidRPr="00B67DFF">
          <w:t>6.</w:t>
        </w:r>
        <w:r>
          <w:t>10</w:t>
        </w:r>
        <w:r w:rsidRPr="00B67DFF">
          <w:t>.</w:t>
        </w:r>
        <w:r>
          <w:t>4</w:t>
        </w:r>
        <w:r w:rsidRPr="00B67DFF">
          <w:tab/>
        </w:r>
        <w:r>
          <w:t>Conclusion</w:t>
        </w:r>
        <w:bookmarkEnd w:id="1252"/>
      </w:ins>
    </w:p>
    <w:p w14:paraId="6B10A7EB" w14:textId="77777777" w:rsidR="00014EEB" w:rsidRPr="009B6C06" w:rsidRDefault="00014EEB" w:rsidP="00014EEB">
      <w:pPr>
        <w:rPr>
          <w:ins w:id="1254" w:author="S5-232746" w:date="2023-03-06T23:23:00Z"/>
          <w:i/>
          <w:lang w:val="sv-SE"/>
        </w:rPr>
      </w:pPr>
      <w:ins w:id="1255" w:author="S5-232746" w:date="2023-03-06T23:23:00Z">
        <w:r>
          <w:rPr>
            <w:lang w:val="sv-SE"/>
          </w:rPr>
          <w:t xml:space="preserve">The solution #10.1 </w:t>
        </w:r>
        <w:r w:rsidRPr="00B67DFF">
          <w:rPr>
            <w:lang w:val="sv-SE"/>
          </w:rPr>
          <w:t>solv</w:t>
        </w:r>
        <w:r>
          <w:rPr>
            <w:lang w:val="sv-SE"/>
          </w:rPr>
          <w:t>es</w:t>
        </w:r>
        <w:r w:rsidRPr="00B67DFF">
          <w:rPr>
            <w:lang w:val="sv-SE"/>
          </w:rPr>
          <w:t xml:space="preserve"> Key </w:t>
        </w:r>
        <w:r>
          <w:rPr>
            <w:lang w:val="sv-SE"/>
          </w:rPr>
          <w:t>I</w:t>
        </w:r>
        <w:r w:rsidRPr="00B67DFF">
          <w:rPr>
            <w:lang w:val="sv-SE"/>
          </w:rPr>
          <w:t>ssue #</w:t>
        </w:r>
        <w:r>
          <w:rPr>
            <w:lang w:val="sv-SE"/>
          </w:rPr>
          <w:t>10</w:t>
        </w:r>
        <w:r>
          <w:rPr>
            <w:lang w:eastAsia="zh-CN"/>
          </w:rPr>
          <w:t xml:space="preserve">.  </w:t>
        </w:r>
      </w:ins>
    </w:p>
    <w:p w14:paraId="1325C7C8" w14:textId="77777777" w:rsidR="00014EEB" w:rsidRPr="007372D7" w:rsidRDefault="00014EEB" w:rsidP="0000398E">
      <w:pPr>
        <w:pStyle w:val="B10"/>
        <w:overflowPunct/>
        <w:autoSpaceDE/>
        <w:autoSpaceDN/>
        <w:adjustRightInd/>
        <w:ind w:left="1004" w:firstLine="0"/>
        <w:textAlignment w:val="auto"/>
        <w:rPr>
          <w:lang w:eastAsia="zh-CN"/>
        </w:rPr>
      </w:pPr>
    </w:p>
    <w:p w14:paraId="2ACCD565" w14:textId="665F611D" w:rsidR="0000398E" w:rsidRPr="0031797A" w:rsidRDefault="0000398E" w:rsidP="0000398E">
      <w:pPr>
        <w:pStyle w:val="Heading1"/>
      </w:pPr>
      <w:bookmarkStart w:id="1256" w:name="_Toc72481594"/>
      <w:bookmarkStart w:id="1257" w:name="_Toc85657421"/>
      <w:bookmarkStart w:id="1258" w:name="_Toc104192444"/>
      <w:bookmarkStart w:id="1259" w:name="_Toc107835689"/>
      <w:bookmarkStart w:id="1260" w:name="_Toc129038291"/>
      <w:r>
        <w:lastRenderedPageBreak/>
        <w:t>7</w:t>
      </w:r>
      <w:r w:rsidRPr="0031797A">
        <w:tab/>
        <w:t>Conclusions and recommendations</w:t>
      </w:r>
      <w:bookmarkEnd w:id="1256"/>
      <w:bookmarkEnd w:id="1257"/>
      <w:bookmarkEnd w:id="1258"/>
      <w:bookmarkEnd w:id="1259"/>
      <w:bookmarkEnd w:id="1260"/>
    </w:p>
    <w:p w14:paraId="0F235EBC" w14:textId="77777777" w:rsidR="0000398E" w:rsidRDefault="0000398E" w:rsidP="0000398E">
      <w:pPr>
        <w:rPr>
          <w:lang w:eastAsia="zh-CN"/>
        </w:rPr>
      </w:pPr>
      <w:r>
        <w:rPr>
          <w:lang w:eastAsia="zh-CN"/>
        </w:rPr>
        <w:t xml:space="preserve">The following is concluded for normative work: </w:t>
      </w:r>
    </w:p>
    <w:p w14:paraId="5AF5FA02" w14:textId="77777777" w:rsidR="0000398E" w:rsidRDefault="0000398E" w:rsidP="0000398E">
      <w:pPr>
        <w:pStyle w:val="B10"/>
        <w:rPr>
          <w:lang w:eastAsia="zh-CN"/>
        </w:rPr>
      </w:pPr>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p>
    <w:p w14:paraId="298502E8" w14:textId="77777777" w:rsidR="0000398E" w:rsidRDefault="0000398E" w:rsidP="0000398E">
      <w:pPr>
        <w:pStyle w:val="B10"/>
        <w:rPr>
          <w:lang w:eastAsia="zh-CN"/>
        </w:rPr>
      </w:pPr>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p>
    <w:p w14:paraId="6ECD5280" w14:textId="77777777" w:rsidR="0000398E" w:rsidRDefault="0000398E" w:rsidP="0000398E">
      <w:pPr>
        <w:rPr>
          <w:lang w:eastAsia="zh-CN"/>
        </w:rPr>
      </w:pPr>
      <w:r>
        <w:rPr>
          <w:lang w:eastAsia="zh-CN"/>
        </w:rPr>
        <w:t xml:space="preserve">It is concluded following solutions to go to normative phase: </w:t>
      </w:r>
    </w:p>
    <w:p w14:paraId="55E2D8A2" w14:textId="77777777" w:rsidR="0000398E" w:rsidRDefault="0000398E" w:rsidP="0000398E">
      <w:pPr>
        <w:pStyle w:val="B10"/>
        <w:rPr>
          <w:lang w:eastAsia="zh-CN"/>
        </w:rPr>
      </w:pPr>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p>
    <w:p w14:paraId="7A9D9A7C" w14:textId="1E190FD2" w:rsidR="0000398E" w:rsidRDefault="0000398E" w:rsidP="0000398E">
      <w:pPr>
        <w:pStyle w:val="B10"/>
        <w:rPr>
          <w:lang w:eastAsia="zh-CN"/>
        </w:rPr>
      </w:pPr>
      <w:r>
        <w:rPr>
          <w:lang w:eastAsia="zh-CN"/>
        </w:rPr>
        <w:t>-</w:t>
      </w:r>
      <w:r>
        <w:rPr>
          <w:lang w:eastAsia="zh-CN"/>
        </w:rPr>
        <w:tab/>
        <w:t xml:space="preserve">Solutions </w:t>
      </w:r>
      <w:r w:rsidRPr="00B67DFF">
        <w:rPr>
          <w:lang w:val="sv-SE"/>
        </w:rPr>
        <w:t>#</w:t>
      </w:r>
      <w:r>
        <w:rPr>
          <w:lang w:val="sv-SE"/>
        </w:rPr>
        <w:t>6</w:t>
      </w:r>
      <w:r w:rsidRPr="00B67DFF">
        <w:rPr>
          <w:lang w:val="sv-SE"/>
        </w:rPr>
        <w:t>.1</w:t>
      </w:r>
      <w:ins w:id="1261" w:author="S5-232743" w:date="2023-03-06T23:00:00Z">
        <w:r w:rsidR="00E9612A">
          <w:rPr>
            <w:lang w:val="sv-SE"/>
          </w:rPr>
          <w:t>,</w:t>
        </w:r>
      </w:ins>
      <w:del w:id="1262" w:author="S5-232743" w:date="2023-03-06T23:00:00Z">
        <w:r w:rsidDel="00E9612A">
          <w:rPr>
            <w:lang w:val="sv-SE"/>
          </w:rPr>
          <w:delText xml:space="preserve"> and</w:delText>
        </w:r>
      </w:del>
      <w:r>
        <w:rPr>
          <w:lang w:val="sv-SE"/>
        </w:rPr>
        <w:t xml:space="preserve"> #6.2</w:t>
      </w:r>
      <w:ins w:id="1263" w:author="S5-232743" w:date="2023-03-06T23:00:00Z">
        <w:r w:rsidR="00E9612A">
          <w:rPr>
            <w:lang w:val="sv-SE"/>
          </w:rPr>
          <w:t xml:space="preserve">, #6.3 and #6.4 </w:t>
        </w:r>
      </w:ins>
      <w:r>
        <w:rPr>
          <w:lang w:val="sv-SE"/>
        </w:rPr>
        <w:t xml:space="preserve">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p>
    <w:p w14:paraId="0B3C8CDF"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p>
    <w:p w14:paraId="2CF50A60"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p>
    <w:p w14:paraId="4F9BC3AA" w14:textId="77777777" w:rsidR="0000398E" w:rsidRPr="00765DC6" w:rsidRDefault="0000398E" w:rsidP="0000398E">
      <w:pPr>
        <w:overflowPunct/>
        <w:autoSpaceDE/>
        <w:autoSpaceDN/>
        <w:adjustRightInd/>
        <w:textAlignment w:val="auto"/>
        <w:rPr>
          <w:rFonts w:eastAsia="SimSun"/>
        </w:rPr>
      </w:pPr>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p>
    <w:p w14:paraId="26833A8A" w14:textId="77777777" w:rsidR="00E9612A" w:rsidRPr="0024720E" w:rsidRDefault="00E9612A" w:rsidP="00E9612A">
      <w:pPr>
        <w:rPr>
          <w:ins w:id="1264" w:author="S5-232745" w:date="2023-03-06T23:02:00Z"/>
        </w:rPr>
      </w:pPr>
      <w:ins w:id="1265" w:author="S5-232745" w:date="2023-03-06T23:02:00Z">
        <w:r w:rsidRPr="0024720E">
          <w:t>NOTE</w:t>
        </w:r>
        <w:r>
          <w:t xml:space="preserve"> 1</w:t>
        </w:r>
        <w:r w:rsidRPr="0024720E">
          <w:t xml:space="preserve">: DNN will be part of the charging information available for </w:t>
        </w:r>
        <w:r>
          <w:t>the UE CCS and the Tenant CCS.</w:t>
        </w:r>
        <w:r w:rsidRPr="0024720E">
          <w:t>.</w:t>
        </w:r>
      </w:ins>
    </w:p>
    <w:p w14:paraId="13698239" w14:textId="77777777" w:rsidR="00E9612A" w:rsidRPr="00D96F9F" w:rsidRDefault="00E9612A" w:rsidP="00E9612A">
      <w:pPr>
        <w:rPr>
          <w:ins w:id="1266" w:author="S5-232745" w:date="2023-03-06T23:02:00Z"/>
          <w:rFonts w:ascii="Arial" w:hAnsi="Arial" w:cs="Arial"/>
          <w:b/>
          <w:bCs/>
          <w:sz w:val="28"/>
          <w:szCs w:val="28"/>
        </w:rPr>
      </w:pPr>
      <w:ins w:id="1267" w:author="S5-232745" w:date="2023-03-06T23:02:00Z">
        <w:r w:rsidRPr="0024720E">
          <w:t>NOTE</w:t>
        </w:r>
        <w:r>
          <w:t xml:space="preserve"> 2</w:t>
        </w:r>
        <w:r w:rsidRPr="0024720E">
          <w:t xml:space="preserve">: The availability time of a slice </w:t>
        </w:r>
        <w:r>
          <w:t>will be included in the definition of the interface</w:t>
        </w:r>
        <w:r w:rsidRPr="0024720E">
          <w:t>.</w:t>
        </w:r>
      </w:ins>
    </w:p>
    <w:p w14:paraId="14144728" w14:textId="7A20FA99" w:rsidR="00054A22" w:rsidRPr="007372D7" w:rsidRDefault="006B30D0" w:rsidP="007372D7">
      <w:pPr>
        <w:pStyle w:val="Heading8"/>
      </w:pPr>
      <w:r w:rsidRPr="007372D7">
        <w:br w:type="page"/>
      </w:r>
      <w:bookmarkStart w:id="1268" w:name="_Toc66126547"/>
      <w:bookmarkStart w:id="1269" w:name="_Toc72418162"/>
      <w:bookmarkStart w:id="1270" w:name="_Toc72739249"/>
      <w:bookmarkStart w:id="1271" w:name="_Toc112317766"/>
      <w:bookmarkStart w:id="1272" w:name="_Toc129038292"/>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273" w:name="historyclause"/>
      <w:bookmarkEnd w:id="1268"/>
      <w:bookmarkEnd w:id="1269"/>
      <w:bookmarkEnd w:id="1270"/>
      <w:bookmarkEnd w:id="1271"/>
      <w:bookmarkEnd w:id="1272"/>
      <w:bookmarkEnd w:id="1273"/>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0F4FCD">
        <w:tc>
          <w:tcPr>
            <w:tcW w:w="675" w:type="dxa"/>
            <w:shd w:val="solid" w:color="FFFFFF" w:fill="auto"/>
          </w:tcPr>
          <w:p w14:paraId="7BC5D741" w14:textId="7F91F7BD" w:rsidR="00A570FF" w:rsidRDefault="00A570FF" w:rsidP="000F4FCD">
            <w:pPr>
              <w:pStyle w:val="TAC"/>
              <w:rPr>
                <w:sz w:val="16"/>
                <w:szCs w:val="16"/>
              </w:rPr>
            </w:pPr>
            <w:r>
              <w:rPr>
                <w:sz w:val="16"/>
                <w:szCs w:val="16"/>
              </w:rPr>
              <w:t>01-2023</w:t>
            </w:r>
          </w:p>
        </w:tc>
        <w:tc>
          <w:tcPr>
            <w:tcW w:w="900" w:type="dxa"/>
            <w:shd w:val="solid" w:color="FFFFFF" w:fill="auto"/>
          </w:tcPr>
          <w:p w14:paraId="6FDFC302" w14:textId="746A9DF5" w:rsidR="00A570FF" w:rsidRDefault="00A570FF" w:rsidP="000F4FCD">
            <w:pPr>
              <w:pStyle w:val="TAC"/>
              <w:rPr>
                <w:sz w:val="16"/>
                <w:szCs w:val="16"/>
              </w:rPr>
            </w:pPr>
            <w:r>
              <w:rPr>
                <w:sz w:val="16"/>
                <w:szCs w:val="16"/>
              </w:rPr>
              <w:t>SA5#146Bis-e</w:t>
            </w:r>
          </w:p>
        </w:tc>
        <w:tc>
          <w:tcPr>
            <w:tcW w:w="900" w:type="dxa"/>
            <w:shd w:val="solid" w:color="FFFFFF" w:fill="auto"/>
          </w:tcPr>
          <w:p w14:paraId="3B8D74B4" w14:textId="77777777" w:rsidR="00A570FF" w:rsidRDefault="00A570FF" w:rsidP="00025ADF">
            <w:pPr>
              <w:pStyle w:val="TAC"/>
              <w:rPr>
                <w:color w:val="000000"/>
                <w:sz w:val="16"/>
                <w:szCs w:val="16"/>
              </w:rPr>
            </w:pPr>
            <w:r>
              <w:rPr>
                <w:color w:val="000000"/>
                <w:sz w:val="16"/>
                <w:szCs w:val="16"/>
              </w:rPr>
              <w:t>S5-231252</w:t>
            </w:r>
          </w:p>
          <w:p w14:paraId="15D955BA" w14:textId="72370A07" w:rsidR="00A570FF" w:rsidRDefault="00A570FF" w:rsidP="00025ADF">
            <w:pPr>
              <w:pStyle w:val="TAC"/>
              <w:rPr>
                <w:color w:val="000000"/>
                <w:sz w:val="16"/>
                <w:szCs w:val="16"/>
              </w:rPr>
            </w:pPr>
            <w:r>
              <w:rPr>
                <w:color w:val="000000"/>
                <w:sz w:val="16"/>
                <w:szCs w:val="16"/>
              </w:rPr>
              <w:t>S5-231256</w:t>
            </w:r>
          </w:p>
          <w:p w14:paraId="759579B3" w14:textId="32B3C78B" w:rsidR="00A570FF" w:rsidRDefault="00A570FF" w:rsidP="00025ADF">
            <w:pPr>
              <w:pStyle w:val="TAC"/>
              <w:rPr>
                <w:color w:val="000000"/>
                <w:sz w:val="16"/>
                <w:szCs w:val="16"/>
              </w:rPr>
            </w:pPr>
            <w:r>
              <w:rPr>
                <w:color w:val="000000"/>
                <w:sz w:val="16"/>
                <w:szCs w:val="16"/>
              </w:rPr>
              <w:t>S5-231257</w:t>
            </w:r>
          </w:p>
          <w:p w14:paraId="1FE87E4B" w14:textId="13DD5EC7" w:rsidR="00A570FF" w:rsidRDefault="00A570FF" w:rsidP="00025ADF">
            <w:pPr>
              <w:pStyle w:val="TAC"/>
              <w:rPr>
                <w:color w:val="000000"/>
                <w:sz w:val="16"/>
                <w:szCs w:val="16"/>
              </w:rPr>
            </w:pPr>
            <w:r>
              <w:rPr>
                <w:color w:val="000000"/>
                <w:sz w:val="16"/>
                <w:szCs w:val="16"/>
              </w:rPr>
              <w:t>S5-231258</w:t>
            </w:r>
          </w:p>
          <w:p w14:paraId="17CF6AB5" w14:textId="0ED556F6" w:rsidR="00A570FF" w:rsidRDefault="00A570FF" w:rsidP="00025ADF">
            <w:pPr>
              <w:pStyle w:val="TAC"/>
              <w:rPr>
                <w:color w:val="000000"/>
                <w:sz w:val="16"/>
                <w:szCs w:val="16"/>
              </w:rPr>
            </w:pPr>
            <w:r>
              <w:rPr>
                <w:color w:val="000000"/>
                <w:sz w:val="16"/>
                <w:szCs w:val="16"/>
              </w:rPr>
              <w:t>S5-231259</w:t>
            </w:r>
          </w:p>
          <w:p w14:paraId="3D6FCE10" w14:textId="66BDEEEA" w:rsidR="00A570FF" w:rsidRDefault="00A570FF" w:rsidP="00025ADF">
            <w:pPr>
              <w:pStyle w:val="TAC"/>
              <w:rPr>
                <w:color w:val="000000"/>
                <w:sz w:val="16"/>
                <w:szCs w:val="16"/>
              </w:rPr>
            </w:pPr>
            <w:r>
              <w:rPr>
                <w:color w:val="000000"/>
                <w:sz w:val="16"/>
                <w:szCs w:val="16"/>
              </w:rPr>
              <w:t>S5-231261</w:t>
            </w:r>
          </w:p>
          <w:p w14:paraId="41B7FB3A" w14:textId="303FBB22" w:rsidR="00A570FF" w:rsidRDefault="00A570FF" w:rsidP="00025ADF">
            <w:pPr>
              <w:pStyle w:val="TAC"/>
              <w:rPr>
                <w:color w:val="000000"/>
                <w:sz w:val="16"/>
                <w:szCs w:val="16"/>
              </w:rPr>
            </w:pPr>
            <w:r>
              <w:rPr>
                <w:color w:val="000000"/>
                <w:sz w:val="16"/>
                <w:szCs w:val="16"/>
              </w:rPr>
              <w:t>S5-231262</w:t>
            </w:r>
          </w:p>
          <w:p w14:paraId="35F01881" w14:textId="3BB1DB6C" w:rsidR="00A570FF" w:rsidRDefault="00A570FF" w:rsidP="00025ADF">
            <w:pPr>
              <w:pStyle w:val="TAC"/>
              <w:rPr>
                <w:color w:val="000000"/>
                <w:sz w:val="16"/>
                <w:szCs w:val="16"/>
              </w:rPr>
            </w:pPr>
            <w:r>
              <w:rPr>
                <w:color w:val="000000"/>
                <w:sz w:val="16"/>
                <w:szCs w:val="16"/>
              </w:rPr>
              <w:t>S5-231264</w:t>
            </w:r>
          </w:p>
          <w:p w14:paraId="67B4B556" w14:textId="4A43FF96" w:rsidR="00A570FF" w:rsidRDefault="00A570FF" w:rsidP="00025ADF">
            <w:pPr>
              <w:pStyle w:val="TAC"/>
              <w:rPr>
                <w:color w:val="000000"/>
                <w:sz w:val="16"/>
                <w:szCs w:val="16"/>
              </w:rPr>
            </w:pPr>
            <w:r>
              <w:rPr>
                <w:color w:val="000000"/>
                <w:sz w:val="16"/>
                <w:szCs w:val="16"/>
              </w:rPr>
              <w:t>S5-231265</w:t>
            </w:r>
          </w:p>
          <w:p w14:paraId="7649213A" w14:textId="1B594A25" w:rsidR="00A570FF" w:rsidRDefault="00A570FF" w:rsidP="00A570FF">
            <w:pPr>
              <w:pStyle w:val="TAC"/>
              <w:rPr>
                <w:color w:val="000000"/>
                <w:sz w:val="16"/>
                <w:szCs w:val="16"/>
              </w:rPr>
            </w:pPr>
            <w:r>
              <w:rPr>
                <w:color w:val="000000"/>
                <w:sz w:val="16"/>
                <w:szCs w:val="16"/>
              </w:rPr>
              <w:t>S5-231267</w:t>
            </w:r>
          </w:p>
        </w:tc>
        <w:tc>
          <w:tcPr>
            <w:tcW w:w="360" w:type="dxa"/>
            <w:shd w:val="solid" w:color="FFFFFF" w:fill="auto"/>
          </w:tcPr>
          <w:p w14:paraId="6E8CB7DC" w14:textId="05BC8046" w:rsidR="006C258F" w:rsidRPr="007372D7" w:rsidRDefault="006C258F" w:rsidP="00296271">
            <w:pPr>
              <w:pStyle w:val="TAL"/>
              <w:jc w:val="center"/>
              <w:rPr>
                <w:sz w:val="16"/>
                <w:szCs w:val="16"/>
              </w:rPr>
            </w:pPr>
          </w:p>
        </w:tc>
        <w:tc>
          <w:tcPr>
            <w:tcW w:w="450" w:type="dxa"/>
            <w:shd w:val="solid" w:color="FFFFFF" w:fill="auto"/>
          </w:tcPr>
          <w:p w14:paraId="277674A0" w14:textId="77777777" w:rsidR="00A570FF" w:rsidRPr="007372D7" w:rsidRDefault="00A570FF" w:rsidP="000F4FCD">
            <w:pPr>
              <w:pStyle w:val="TAR"/>
              <w:jc w:val="center"/>
              <w:rPr>
                <w:sz w:val="16"/>
                <w:szCs w:val="16"/>
              </w:rPr>
            </w:pPr>
          </w:p>
        </w:tc>
        <w:tc>
          <w:tcPr>
            <w:tcW w:w="360" w:type="dxa"/>
            <w:shd w:val="solid" w:color="FFFFFF" w:fill="auto"/>
          </w:tcPr>
          <w:p w14:paraId="0664E1CA" w14:textId="77777777" w:rsidR="00A570FF" w:rsidRPr="007372D7" w:rsidRDefault="00A570FF" w:rsidP="000F4FCD">
            <w:pPr>
              <w:pStyle w:val="TAC"/>
              <w:rPr>
                <w:sz w:val="16"/>
                <w:szCs w:val="16"/>
              </w:rPr>
            </w:pPr>
          </w:p>
        </w:tc>
        <w:tc>
          <w:tcPr>
            <w:tcW w:w="5580" w:type="dxa"/>
            <w:shd w:val="solid" w:color="FFFFFF" w:fill="auto"/>
          </w:tcPr>
          <w:p w14:paraId="7D463DA4" w14:textId="77777777" w:rsidR="00A570FF" w:rsidRDefault="00A570FF" w:rsidP="00025ADF">
            <w:pPr>
              <w:pStyle w:val="TAL"/>
              <w:rPr>
                <w:rFonts w:cs="Arial"/>
                <w:sz w:val="16"/>
                <w:szCs w:val="16"/>
              </w:rPr>
            </w:pPr>
            <w:r w:rsidRPr="00A570FF">
              <w:rPr>
                <w:rFonts w:cs="Arial"/>
                <w:sz w:val="16"/>
                <w:szCs w:val="16"/>
              </w:rPr>
              <w:t>Final conclusion for Key Issue #3</w:t>
            </w:r>
          </w:p>
          <w:p w14:paraId="62A33DC0" w14:textId="77777777" w:rsidR="00A570FF" w:rsidRDefault="00A570FF" w:rsidP="00025ADF">
            <w:pPr>
              <w:pStyle w:val="TAL"/>
              <w:rPr>
                <w:rFonts w:cs="Arial"/>
                <w:sz w:val="16"/>
                <w:szCs w:val="16"/>
              </w:rPr>
            </w:pPr>
            <w:r w:rsidRPr="00A570FF">
              <w:rPr>
                <w:rFonts w:cs="Arial"/>
                <w:sz w:val="16"/>
                <w:szCs w:val="16"/>
              </w:rPr>
              <w:t>Solve Editor's Note in solution #7.2</w:t>
            </w:r>
          </w:p>
          <w:p w14:paraId="70FAEB8A" w14:textId="77777777" w:rsidR="00A570FF" w:rsidRDefault="00A570FF" w:rsidP="00025ADF">
            <w:pPr>
              <w:pStyle w:val="TAL"/>
              <w:rPr>
                <w:rFonts w:cs="Arial"/>
                <w:sz w:val="16"/>
                <w:szCs w:val="16"/>
              </w:rPr>
            </w:pPr>
            <w:r w:rsidRPr="00A570FF">
              <w:rPr>
                <w:rFonts w:cs="Arial"/>
                <w:sz w:val="16"/>
                <w:szCs w:val="16"/>
              </w:rPr>
              <w:t>Refinement on evaluation and conclusion for Key Issue #7</w:t>
            </w:r>
          </w:p>
          <w:p w14:paraId="05B0B04B" w14:textId="77777777" w:rsidR="00A570FF" w:rsidRDefault="00A570FF" w:rsidP="00025ADF">
            <w:pPr>
              <w:pStyle w:val="TAL"/>
              <w:rPr>
                <w:rFonts w:cs="Arial"/>
                <w:sz w:val="16"/>
                <w:szCs w:val="16"/>
              </w:rPr>
            </w:pPr>
            <w:r w:rsidRPr="00A570FF">
              <w:rPr>
                <w:rFonts w:cs="Arial"/>
                <w:sz w:val="16"/>
                <w:szCs w:val="16"/>
              </w:rPr>
              <w:t>Add a solution for Key Issue #x - reuse Nchf_ConvergedCharging</w:t>
            </w:r>
          </w:p>
          <w:p w14:paraId="189CC27C" w14:textId="77777777" w:rsidR="00A570FF" w:rsidRDefault="00A570FF" w:rsidP="00025ADF">
            <w:pPr>
              <w:pStyle w:val="TAL"/>
              <w:rPr>
                <w:rFonts w:cs="Arial"/>
                <w:sz w:val="16"/>
                <w:szCs w:val="16"/>
              </w:rPr>
            </w:pPr>
            <w:r w:rsidRPr="00A570FF">
              <w:rPr>
                <w:rFonts w:cs="Arial"/>
                <w:sz w:val="16"/>
                <w:szCs w:val="16"/>
              </w:rPr>
              <w:t>Add a solution for Key Issue #x - new charging service API</w:t>
            </w:r>
          </w:p>
          <w:p w14:paraId="565B5D3E" w14:textId="77777777" w:rsidR="00A570FF" w:rsidRDefault="00A570FF" w:rsidP="00025ADF">
            <w:pPr>
              <w:pStyle w:val="TAL"/>
              <w:rPr>
                <w:rFonts w:cs="Arial"/>
                <w:sz w:val="16"/>
                <w:szCs w:val="16"/>
              </w:rPr>
            </w:pPr>
            <w:r w:rsidRPr="00A570FF">
              <w:rPr>
                <w:rFonts w:cs="Arial"/>
                <w:sz w:val="16"/>
                <w:szCs w:val="16"/>
              </w:rPr>
              <w:t>Add new Key Issue on SBI between UE CHF and Tenant CHF</w:t>
            </w:r>
          </w:p>
          <w:p w14:paraId="65B0820F" w14:textId="77777777" w:rsidR="00A570FF" w:rsidRDefault="00A570FF" w:rsidP="00025ADF">
            <w:pPr>
              <w:pStyle w:val="TAL"/>
              <w:rPr>
                <w:rFonts w:cs="Arial"/>
                <w:sz w:val="16"/>
                <w:szCs w:val="16"/>
              </w:rPr>
            </w:pPr>
            <w:r w:rsidRPr="00A570FF">
              <w:rPr>
                <w:rFonts w:cs="Arial"/>
                <w:sz w:val="16"/>
                <w:szCs w:val="16"/>
              </w:rPr>
              <w:t>Update solution #6.3 and add new solution #6</w:t>
            </w:r>
          </w:p>
          <w:p w14:paraId="5330BB87" w14:textId="77777777" w:rsidR="00A570FF" w:rsidRDefault="00A570FF" w:rsidP="00025ADF">
            <w:pPr>
              <w:pStyle w:val="TAL"/>
              <w:rPr>
                <w:rFonts w:cs="Arial"/>
                <w:sz w:val="16"/>
                <w:szCs w:val="16"/>
              </w:rPr>
            </w:pPr>
            <w:r w:rsidRPr="00A570FF">
              <w:rPr>
                <w:rFonts w:cs="Arial"/>
                <w:sz w:val="16"/>
                <w:szCs w:val="16"/>
              </w:rPr>
              <w:t>Add evaluation and conclusion for Key Issue #6</w:t>
            </w:r>
          </w:p>
          <w:p w14:paraId="3D479FAC" w14:textId="77777777" w:rsidR="00A570FF" w:rsidRDefault="00A570FF" w:rsidP="00025ADF">
            <w:pPr>
              <w:pStyle w:val="TAL"/>
              <w:rPr>
                <w:rFonts w:cs="Arial"/>
                <w:sz w:val="16"/>
                <w:szCs w:val="16"/>
              </w:rPr>
            </w:pPr>
            <w:r w:rsidRPr="00A570FF">
              <w:rPr>
                <w:rFonts w:cs="Arial"/>
                <w:sz w:val="16"/>
                <w:szCs w:val="16"/>
              </w:rPr>
              <w:t>Add conclusions and recommendations</w:t>
            </w:r>
          </w:p>
          <w:p w14:paraId="6736B6AE" w14:textId="19738147" w:rsidR="00A570FF" w:rsidRPr="009C4F7D" w:rsidRDefault="00A570FF" w:rsidP="00025ADF">
            <w:pPr>
              <w:pStyle w:val="TAL"/>
              <w:rPr>
                <w:rFonts w:cs="Arial"/>
                <w:sz w:val="16"/>
                <w:szCs w:val="16"/>
              </w:rPr>
            </w:pPr>
            <w:r w:rsidRPr="00A570FF">
              <w:rPr>
                <w:rFonts w:cs="Arial"/>
                <w:sz w:val="16"/>
                <w:szCs w:val="16"/>
              </w:rPr>
              <w:t>Add evaluation and conclusion for Key Issue #x.</w:t>
            </w:r>
          </w:p>
        </w:tc>
        <w:tc>
          <w:tcPr>
            <w:tcW w:w="720" w:type="dxa"/>
            <w:shd w:val="solid" w:color="FFFFFF" w:fill="auto"/>
          </w:tcPr>
          <w:p w14:paraId="390B292C" w14:textId="50BE8550" w:rsidR="00A570FF" w:rsidRDefault="00A570FF" w:rsidP="000F4FCD">
            <w:pPr>
              <w:pStyle w:val="TAC"/>
              <w:rPr>
                <w:sz w:val="16"/>
                <w:szCs w:val="16"/>
              </w:rPr>
            </w:pPr>
            <w:r>
              <w:rPr>
                <w:sz w:val="16"/>
                <w:szCs w:val="16"/>
              </w:rPr>
              <w:t>1.6.0</w:t>
            </w:r>
          </w:p>
        </w:tc>
      </w:tr>
      <w:tr w:rsidR="00BE70C6" w14:paraId="6DE83FF5" w14:textId="77777777" w:rsidTr="000F4FCD">
        <w:trPr>
          <w:ins w:id="1274" w:author="SA5#147" w:date="2023-03-06T17:28:00Z"/>
        </w:trPr>
        <w:tc>
          <w:tcPr>
            <w:tcW w:w="675" w:type="dxa"/>
            <w:shd w:val="solid" w:color="FFFFFF" w:fill="auto"/>
          </w:tcPr>
          <w:p w14:paraId="67BDC49F" w14:textId="191DA927" w:rsidR="00BE70C6" w:rsidRDefault="00BE70C6" w:rsidP="000F4FCD">
            <w:pPr>
              <w:pStyle w:val="TAC"/>
              <w:rPr>
                <w:ins w:id="1275" w:author="SA5#147" w:date="2023-03-06T17:28:00Z"/>
                <w:sz w:val="16"/>
                <w:szCs w:val="16"/>
              </w:rPr>
            </w:pPr>
            <w:ins w:id="1276" w:author="SA5#147" w:date="2023-03-06T17:28:00Z">
              <w:r>
                <w:rPr>
                  <w:sz w:val="16"/>
                  <w:szCs w:val="16"/>
                </w:rPr>
                <w:lastRenderedPageBreak/>
                <w:t>03-2023</w:t>
              </w:r>
            </w:ins>
          </w:p>
        </w:tc>
        <w:tc>
          <w:tcPr>
            <w:tcW w:w="900" w:type="dxa"/>
            <w:shd w:val="solid" w:color="FFFFFF" w:fill="auto"/>
          </w:tcPr>
          <w:p w14:paraId="762D01BE" w14:textId="4148462B" w:rsidR="00BE70C6" w:rsidRDefault="00BE70C6" w:rsidP="000F4FCD">
            <w:pPr>
              <w:pStyle w:val="TAC"/>
              <w:rPr>
                <w:ins w:id="1277" w:author="SA5#147" w:date="2023-03-06T17:28:00Z"/>
                <w:sz w:val="16"/>
                <w:szCs w:val="16"/>
              </w:rPr>
            </w:pPr>
            <w:ins w:id="1278" w:author="SA5#147" w:date="2023-03-06T17:29:00Z">
              <w:r>
                <w:rPr>
                  <w:sz w:val="16"/>
                  <w:szCs w:val="16"/>
                </w:rPr>
                <w:t>SA5#147</w:t>
              </w:r>
            </w:ins>
          </w:p>
        </w:tc>
        <w:tc>
          <w:tcPr>
            <w:tcW w:w="900" w:type="dxa"/>
            <w:shd w:val="solid" w:color="FFFFFF" w:fill="auto"/>
          </w:tcPr>
          <w:p w14:paraId="52F5A036" w14:textId="77777777" w:rsidR="00BE70C6" w:rsidRDefault="00BE70C6" w:rsidP="00025ADF">
            <w:pPr>
              <w:pStyle w:val="TAC"/>
              <w:rPr>
                <w:ins w:id="1279" w:author="SA5#147" w:date="2023-03-06T17:33:00Z"/>
                <w:color w:val="000000"/>
                <w:sz w:val="16"/>
                <w:szCs w:val="16"/>
              </w:rPr>
            </w:pPr>
            <w:ins w:id="1280" w:author="SA5#147" w:date="2023-03-06T17:33:00Z">
              <w:r>
                <w:rPr>
                  <w:color w:val="000000"/>
                  <w:sz w:val="16"/>
                  <w:szCs w:val="16"/>
                </w:rPr>
                <w:t>S5-232219</w:t>
              </w:r>
            </w:ins>
          </w:p>
          <w:p w14:paraId="5005CE4D" w14:textId="02955D4B" w:rsidR="00BE70C6" w:rsidRDefault="00BE70C6" w:rsidP="00025ADF">
            <w:pPr>
              <w:pStyle w:val="TAC"/>
              <w:rPr>
                <w:ins w:id="1281" w:author="SA5#147" w:date="2023-03-06T17:34:00Z"/>
                <w:color w:val="000000"/>
                <w:sz w:val="16"/>
                <w:szCs w:val="16"/>
              </w:rPr>
            </w:pPr>
            <w:ins w:id="1282" w:author="SA5#147" w:date="2023-03-06T17:34:00Z">
              <w:r>
                <w:rPr>
                  <w:color w:val="000000"/>
                  <w:sz w:val="16"/>
                  <w:szCs w:val="16"/>
                </w:rPr>
                <w:t>S5-232</w:t>
              </w:r>
            </w:ins>
            <w:ins w:id="1283" w:author="SA5#147" w:date="2023-03-08T12:47:00Z">
              <w:r w:rsidR="002857CE">
                <w:rPr>
                  <w:color w:val="000000"/>
                  <w:sz w:val="16"/>
                  <w:szCs w:val="16"/>
                </w:rPr>
                <w:t>7</w:t>
              </w:r>
            </w:ins>
            <w:ins w:id="1284" w:author="SA5#147" w:date="2023-03-06T17:34:00Z">
              <w:r>
                <w:rPr>
                  <w:color w:val="000000"/>
                  <w:sz w:val="16"/>
                  <w:szCs w:val="16"/>
                </w:rPr>
                <w:t>42</w:t>
              </w:r>
            </w:ins>
          </w:p>
          <w:p w14:paraId="0B7BDCB5" w14:textId="245AB0DE" w:rsidR="00BE70C6" w:rsidRDefault="00BE70C6" w:rsidP="00025ADF">
            <w:pPr>
              <w:pStyle w:val="TAC"/>
              <w:rPr>
                <w:ins w:id="1285" w:author="SA5#147" w:date="2023-03-06T17:34:00Z"/>
                <w:color w:val="000000"/>
                <w:sz w:val="16"/>
                <w:szCs w:val="16"/>
              </w:rPr>
            </w:pPr>
            <w:ins w:id="1286" w:author="SA5#147" w:date="2023-03-06T17:33:00Z">
              <w:r>
                <w:rPr>
                  <w:color w:val="000000"/>
                  <w:sz w:val="16"/>
                  <w:szCs w:val="16"/>
                </w:rPr>
                <w:t>S5-232</w:t>
              </w:r>
            </w:ins>
            <w:ins w:id="1287" w:author="SA5#147" w:date="2023-03-08T12:47:00Z">
              <w:r w:rsidR="002857CE">
                <w:rPr>
                  <w:color w:val="000000"/>
                  <w:sz w:val="16"/>
                  <w:szCs w:val="16"/>
                </w:rPr>
                <w:t>7</w:t>
              </w:r>
            </w:ins>
            <w:ins w:id="1288" w:author="SA5#147" w:date="2023-03-06T17:33:00Z">
              <w:r>
                <w:rPr>
                  <w:color w:val="000000"/>
                  <w:sz w:val="16"/>
                  <w:szCs w:val="16"/>
                </w:rPr>
                <w:t>43</w:t>
              </w:r>
              <w:r>
                <w:rPr>
                  <w:color w:val="000000"/>
                  <w:sz w:val="16"/>
                  <w:szCs w:val="16"/>
                </w:rPr>
                <w:br/>
                <w:t>S5-232</w:t>
              </w:r>
            </w:ins>
            <w:ins w:id="1289" w:author="SA5#147" w:date="2023-03-08T12:47:00Z">
              <w:r w:rsidR="002857CE">
                <w:rPr>
                  <w:color w:val="000000"/>
                  <w:sz w:val="16"/>
                  <w:szCs w:val="16"/>
                </w:rPr>
                <w:t>7</w:t>
              </w:r>
            </w:ins>
            <w:ins w:id="1290" w:author="SA5#147" w:date="2023-03-06T17:33:00Z">
              <w:r>
                <w:rPr>
                  <w:color w:val="000000"/>
                  <w:sz w:val="16"/>
                  <w:szCs w:val="16"/>
                </w:rPr>
                <w:t>4</w:t>
              </w:r>
            </w:ins>
            <w:ins w:id="1291" w:author="SA5#147" w:date="2023-03-06T17:34:00Z">
              <w:r>
                <w:rPr>
                  <w:color w:val="000000"/>
                  <w:sz w:val="16"/>
                  <w:szCs w:val="16"/>
                </w:rPr>
                <w:t>5</w:t>
              </w:r>
            </w:ins>
          </w:p>
          <w:p w14:paraId="37A8CB23" w14:textId="3295C538" w:rsidR="00BE70C6" w:rsidRDefault="00BE70C6" w:rsidP="00BE70C6">
            <w:pPr>
              <w:pStyle w:val="TAC"/>
              <w:rPr>
                <w:ins w:id="1292" w:author="SA5#147" w:date="2023-03-06T17:28:00Z"/>
                <w:color w:val="000000"/>
                <w:sz w:val="16"/>
                <w:szCs w:val="16"/>
              </w:rPr>
            </w:pPr>
            <w:ins w:id="1293" w:author="SA5#147" w:date="2023-03-06T17:34:00Z">
              <w:r>
                <w:rPr>
                  <w:color w:val="000000"/>
                  <w:sz w:val="16"/>
                  <w:szCs w:val="16"/>
                </w:rPr>
                <w:t>S5-232</w:t>
              </w:r>
            </w:ins>
            <w:ins w:id="1294" w:author="SA5#147" w:date="2023-03-08T12:47:00Z">
              <w:r w:rsidR="002857CE">
                <w:rPr>
                  <w:color w:val="000000"/>
                  <w:sz w:val="16"/>
                  <w:szCs w:val="16"/>
                </w:rPr>
                <w:t>7</w:t>
              </w:r>
            </w:ins>
            <w:ins w:id="1295" w:author="SA5#147" w:date="2023-03-06T17:34:00Z">
              <w:r>
                <w:rPr>
                  <w:color w:val="000000"/>
                  <w:sz w:val="16"/>
                  <w:szCs w:val="16"/>
                </w:rPr>
                <w:t>46</w:t>
              </w:r>
            </w:ins>
          </w:p>
        </w:tc>
        <w:tc>
          <w:tcPr>
            <w:tcW w:w="360" w:type="dxa"/>
            <w:shd w:val="solid" w:color="FFFFFF" w:fill="auto"/>
          </w:tcPr>
          <w:p w14:paraId="6185D3F5" w14:textId="77777777" w:rsidR="00BE70C6" w:rsidRPr="007372D7" w:rsidRDefault="00BE70C6" w:rsidP="00296271">
            <w:pPr>
              <w:pStyle w:val="TAL"/>
              <w:jc w:val="center"/>
              <w:rPr>
                <w:ins w:id="1296" w:author="SA5#147" w:date="2023-03-06T17:28:00Z"/>
                <w:sz w:val="16"/>
                <w:szCs w:val="16"/>
              </w:rPr>
            </w:pPr>
          </w:p>
        </w:tc>
        <w:tc>
          <w:tcPr>
            <w:tcW w:w="450" w:type="dxa"/>
            <w:shd w:val="solid" w:color="FFFFFF" w:fill="auto"/>
          </w:tcPr>
          <w:p w14:paraId="66213A77" w14:textId="77777777" w:rsidR="00BE70C6" w:rsidRPr="007372D7" w:rsidRDefault="00BE70C6" w:rsidP="000F4FCD">
            <w:pPr>
              <w:pStyle w:val="TAR"/>
              <w:jc w:val="center"/>
              <w:rPr>
                <w:ins w:id="1297" w:author="SA5#147" w:date="2023-03-06T17:28:00Z"/>
                <w:sz w:val="16"/>
                <w:szCs w:val="16"/>
              </w:rPr>
            </w:pPr>
          </w:p>
        </w:tc>
        <w:tc>
          <w:tcPr>
            <w:tcW w:w="360" w:type="dxa"/>
            <w:shd w:val="solid" w:color="FFFFFF" w:fill="auto"/>
          </w:tcPr>
          <w:p w14:paraId="23CCC69E" w14:textId="77777777" w:rsidR="00BE70C6" w:rsidRPr="007372D7" w:rsidRDefault="00BE70C6" w:rsidP="000F4FCD">
            <w:pPr>
              <w:pStyle w:val="TAC"/>
              <w:rPr>
                <w:ins w:id="1298" w:author="SA5#147" w:date="2023-03-06T17:28:00Z"/>
                <w:sz w:val="16"/>
                <w:szCs w:val="16"/>
              </w:rPr>
            </w:pPr>
          </w:p>
        </w:tc>
        <w:tc>
          <w:tcPr>
            <w:tcW w:w="5580" w:type="dxa"/>
            <w:shd w:val="solid" w:color="FFFFFF" w:fill="auto"/>
          </w:tcPr>
          <w:p w14:paraId="513E3B31" w14:textId="77777777" w:rsidR="00BE70C6" w:rsidRDefault="00BE70C6" w:rsidP="00025ADF">
            <w:pPr>
              <w:pStyle w:val="TAL"/>
              <w:rPr>
                <w:ins w:id="1299" w:author="SA5#147" w:date="2023-03-06T17:34:00Z"/>
                <w:rFonts w:cs="Arial"/>
                <w:sz w:val="16"/>
                <w:szCs w:val="16"/>
              </w:rPr>
            </w:pPr>
            <w:ins w:id="1300" w:author="SA5#147" w:date="2023-03-06T17:33:00Z">
              <w:r w:rsidRPr="00BE70C6">
                <w:rPr>
                  <w:rFonts w:cs="Arial"/>
                  <w:sz w:val="16"/>
                  <w:szCs w:val="16"/>
                </w:rPr>
                <w:t>Correction on pCR implementation</w:t>
              </w:r>
            </w:ins>
          </w:p>
          <w:p w14:paraId="087D12B1" w14:textId="77777777" w:rsidR="00BE70C6" w:rsidRDefault="00BE70C6" w:rsidP="00025ADF">
            <w:pPr>
              <w:pStyle w:val="TAL"/>
              <w:rPr>
                <w:ins w:id="1301" w:author="SA5#147" w:date="2023-03-06T17:35:00Z"/>
                <w:rFonts w:cs="Arial"/>
                <w:sz w:val="16"/>
                <w:szCs w:val="16"/>
              </w:rPr>
            </w:pPr>
            <w:ins w:id="1302" w:author="SA5#147" w:date="2023-03-06T17:34:00Z">
              <w:r w:rsidRPr="00BE70C6">
                <w:rPr>
                  <w:rFonts w:cs="Arial"/>
                  <w:sz w:val="16"/>
                  <w:szCs w:val="16"/>
                </w:rPr>
                <w:t>Solve Editor's Note in Key issue #6</w:t>
              </w:r>
            </w:ins>
          </w:p>
          <w:p w14:paraId="43E33458" w14:textId="77777777" w:rsidR="00BE70C6" w:rsidRDefault="00BE70C6" w:rsidP="00025ADF">
            <w:pPr>
              <w:pStyle w:val="TAL"/>
              <w:rPr>
                <w:ins w:id="1303" w:author="SA5#147" w:date="2023-03-06T17:35:00Z"/>
                <w:rFonts w:cs="Arial"/>
                <w:sz w:val="16"/>
                <w:szCs w:val="16"/>
              </w:rPr>
            </w:pPr>
            <w:ins w:id="1304" w:author="SA5#147" w:date="2023-03-06T17:35:00Z">
              <w:r w:rsidRPr="00BE70C6">
                <w:rPr>
                  <w:rFonts w:cs="Arial"/>
                  <w:sz w:val="16"/>
                  <w:szCs w:val="16"/>
                </w:rPr>
                <w:t>Refinements on conclusions for Key issue#</w:t>
              </w:r>
              <w:r>
                <w:rPr>
                  <w:rFonts w:cs="Arial"/>
                  <w:sz w:val="16"/>
                  <w:szCs w:val="16"/>
                </w:rPr>
                <w:t>6</w:t>
              </w:r>
            </w:ins>
          </w:p>
          <w:p w14:paraId="4A462214" w14:textId="77777777" w:rsidR="00BE70C6" w:rsidRDefault="00BE70C6" w:rsidP="00025ADF">
            <w:pPr>
              <w:pStyle w:val="TAL"/>
              <w:rPr>
                <w:ins w:id="1305" w:author="SA5#147" w:date="2023-03-06T17:36:00Z"/>
                <w:rFonts w:cs="Arial"/>
                <w:sz w:val="16"/>
                <w:szCs w:val="16"/>
              </w:rPr>
            </w:pPr>
            <w:ins w:id="1306" w:author="SA5#147" w:date="2023-03-06T17:35:00Z">
              <w:r w:rsidRPr="00BE70C6">
                <w:rPr>
                  <w:rFonts w:cs="Arial"/>
                  <w:sz w:val="16"/>
                  <w:szCs w:val="16"/>
                  <w:rPrChange w:id="1307" w:author="SA5#147" w:date="2023-03-06T17:36:00Z">
                    <w:rPr>
                      <w:rFonts w:cs="Arial"/>
                      <w:b/>
                    </w:rPr>
                  </w:rPrChange>
                </w:rPr>
                <w:t>Notes addition</w:t>
              </w:r>
            </w:ins>
          </w:p>
          <w:p w14:paraId="31D46F2E" w14:textId="77777777" w:rsidR="00BE70C6" w:rsidRDefault="00BE70C6" w:rsidP="00025ADF">
            <w:pPr>
              <w:pStyle w:val="TAL"/>
              <w:rPr>
                <w:ins w:id="1308" w:author="SA5#147" w:date="2023-03-10T14:48:00Z"/>
                <w:rFonts w:cs="Arial"/>
                <w:sz w:val="16"/>
                <w:szCs w:val="16"/>
              </w:rPr>
            </w:pPr>
            <w:ins w:id="1309" w:author="SA5#147" w:date="2023-03-06T17:36:00Z">
              <w:r w:rsidRPr="00BE70C6">
                <w:rPr>
                  <w:rFonts w:cs="Arial"/>
                  <w:sz w:val="16"/>
                  <w:szCs w:val="16"/>
                </w:rPr>
                <w:t>New Key Issue #9 Network Slice Charging by the Tenant</w:t>
              </w:r>
            </w:ins>
          </w:p>
          <w:p w14:paraId="01EC57A5" w14:textId="55153CE7" w:rsidR="00CE4572" w:rsidRPr="00A570FF" w:rsidRDefault="00CE4572" w:rsidP="00025ADF">
            <w:pPr>
              <w:pStyle w:val="TAL"/>
              <w:rPr>
                <w:ins w:id="1310" w:author="SA5#147" w:date="2023-03-06T17:28:00Z"/>
                <w:rFonts w:cs="Arial"/>
                <w:sz w:val="16"/>
                <w:szCs w:val="16"/>
              </w:rPr>
            </w:pPr>
            <w:ins w:id="1311" w:author="SA5#147" w:date="2023-03-10T14:48:00Z">
              <w:r w:rsidRPr="00313EFB">
                <w:rPr>
                  <w:rFonts w:cs="Arial"/>
                  <w:sz w:val="16"/>
                  <w:szCs w:val="16"/>
                </w:rPr>
                <w:t>Review by EditHelp,</w:t>
              </w:r>
            </w:ins>
          </w:p>
        </w:tc>
        <w:tc>
          <w:tcPr>
            <w:tcW w:w="720" w:type="dxa"/>
            <w:shd w:val="solid" w:color="FFFFFF" w:fill="auto"/>
          </w:tcPr>
          <w:p w14:paraId="62EB09EA" w14:textId="3F8C38A1" w:rsidR="00BE70C6" w:rsidRDefault="00BE70C6" w:rsidP="000F4FCD">
            <w:pPr>
              <w:pStyle w:val="TAC"/>
              <w:rPr>
                <w:ins w:id="1312" w:author="SA5#147" w:date="2023-03-06T17:28:00Z"/>
                <w:sz w:val="16"/>
                <w:szCs w:val="16"/>
              </w:rPr>
            </w:pPr>
            <w:ins w:id="1313" w:author="SA5#147" w:date="2023-03-06T17:29:00Z">
              <w:r>
                <w:rPr>
                  <w:sz w:val="16"/>
                  <w:szCs w:val="16"/>
                </w:rPr>
                <w:t>1.7.0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96970" w14:textId="77777777" w:rsidR="00F57C8E" w:rsidRDefault="00F57C8E">
      <w:r>
        <w:separator/>
      </w:r>
    </w:p>
  </w:endnote>
  <w:endnote w:type="continuationSeparator" w:id="0">
    <w:p w14:paraId="4663B915" w14:textId="77777777" w:rsidR="00F57C8E" w:rsidRDefault="00F57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1F21A" w14:textId="77777777" w:rsidR="00F57C8E" w:rsidRDefault="00F57C8E">
      <w:r>
        <w:separator/>
      </w:r>
    </w:p>
  </w:footnote>
  <w:footnote w:type="continuationSeparator" w:id="0">
    <w:p w14:paraId="4753157D" w14:textId="77777777" w:rsidR="00F57C8E" w:rsidRDefault="00F57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8FDF108"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4572">
      <w:rPr>
        <w:rFonts w:ascii="Arial" w:hAnsi="Arial" w:cs="Arial"/>
        <w:b/>
        <w:noProof/>
        <w:sz w:val="18"/>
        <w:szCs w:val="18"/>
      </w:rPr>
      <w:t>3GPP TR 32.847 V1.76.0 (2023-031)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6B5E6875"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4572">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DA332CB"/>
    <w:multiLevelType w:val="hybridMultilevel"/>
    <w:tmpl w:val="D63C770C"/>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7105B73"/>
    <w:multiLevelType w:val="hybridMultilevel"/>
    <w:tmpl w:val="8ACC2CCE"/>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3A2B4888"/>
    <w:multiLevelType w:val="hybridMultilevel"/>
    <w:tmpl w:val="9774E408"/>
    <w:lvl w:ilvl="0" w:tplc="09F4554C">
      <w:start w:val="1"/>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8"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20" w15:restartNumberingAfterBreak="0">
    <w:nsid w:val="4CB02EE9"/>
    <w:multiLevelType w:val="hybridMultilevel"/>
    <w:tmpl w:val="CC429690"/>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E42C2E"/>
    <w:multiLevelType w:val="hybridMultilevel"/>
    <w:tmpl w:val="6688C564"/>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6"/>
  </w:num>
  <w:num w:numId="5" w16cid:durableId="1354570843">
    <w:abstractNumId w:val="22"/>
  </w:num>
  <w:num w:numId="6" w16cid:durableId="558250000">
    <w:abstractNumId w:val="29"/>
  </w:num>
  <w:num w:numId="7" w16cid:durableId="1084492334">
    <w:abstractNumId w:val="19"/>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5"/>
  </w:num>
  <w:num w:numId="18" w16cid:durableId="2096045910">
    <w:abstractNumId w:val="15"/>
  </w:num>
  <w:num w:numId="19" w16cid:durableId="1879707983">
    <w:abstractNumId w:val="21"/>
  </w:num>
  <w:num w:numId="20" w16cid:durableId="1402213974">
    <w:abstractNumId w:val="25"/>
  </w:num>
  <w:num w:numId="21" w16cid:durableId="1453131079">
    <w:abstractNumId w:val="24"/>
  </w:num>
  <w:num w:numId="22" w16cid:durableId="1521122243">
    <w:abstractNumId w:val="31"/>
  </w:num>
  <w:num w:numId="23" w16cid:durableId="673144602">
    <w:abstractNumId w:val="28"/>
  </w:num>
  <w:num w:numId="24" w16cid:durableId="1378361041">
    <w:abstractNumId w:val="11"/>
  </w:num>
  <w:num w:numId="25" w16cid:durableId="716703484">
    <w:abstractNumId w:val="18"/>
  </w:num>
  <w:num w:numId="26" w16cid:durableId="1614483516">
    <w:abstractNumId w:val="9"/>
  </w:num>
  <w:num w:numId="27" w16cid:durableId="581531713">
    <w:abstractNumId w:val="23"/>
  </w:num>
  <w:num w:numId="28" w16cid:durableId="1915048295">
    <w:abstractNumId w:val="32"/>
  </w:num>
  <w:num w:numId="29" w16cid:durableId="1883512960">
    <w:abstractNumId w:val="16"/>
  </w:num>
  <w:num w:numId="30" w16cid:durableId="1994989579">
    <w:abstractNumId w:val="30"/>
  </w:num>
  <w:num w:numId="31" w16cid:durableId="1362433798">
    <w:abstractNumId w:val="17"/>
  </w:num>
  <w:num w:numId="32" w16cid:durableId="1330674402">
    <w:abstractNumId w:val="14"/>
  </w:num>
  <w:num w:numId="33" w16cid:durableId="1914242037">
    <w:abstractNumId w:val="27"/>
  </w:num>
  <w:num w:numId="34" w16cid:durableId="1887065645">
    <w:abstractNumId w:val="13"/>
  </w:num>
  <w:num w:numId="35" w16cid:durableId="117514952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7">
    <w15:presenceInfo w15:providerId="None" w15:userId="SA5#147"/>
  </w15:person>
  <w15:person w15:author="S5-232746">
    <w15:presenceInfo w15:providerId="None" w15:userId="S5-232746"/>
  </w15:person>
  <w15:person w15:author="S5-232742">
    <w15:presenceInfo w15:providerId="None" w15:userId="S5-232742"/>
  </w15:person>
  <w15:person w15:author="S5-232743">
    <w15:presenceInfo w15:providerId="None" w15:userId="S5-232743"/>
  </w15:person>
  <w15:person w15:author="S5-232723d2">
    <w15:presenceInfo w15:providerId="None" w15:userId="S5-232723d2"/>
  </w15:person>
  <w15:person w15:author="S5-232219">
    <w15:presenceInfo w15:providerId="None" w15:userId="S5-232219"/>
  </w15:person>
  <w15:person w15:author="S5-232745">
    <w15:presenceInfo w15:providerId="None" w15:userId="S5-2327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14EEB"/>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014"/>
    <w:rsid w:val="000C2CDC"/>
    <w:rsid w:val="000C3305"/>
    <w:rsid w:val="000C3770"/>
    <w:rsid w:val="000C47C3"/>
    <w:rsid w:val="000D09D2"/>
    <w:rsid w:val="000D4601"/>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1F2D9C"/>
    <w:rsid w:val="002324A1"/>
    <w:rsid w:val="002347A2"/>
    <w:rsid w:val="002573F2"/>
    <w:rsid w:val="00263000"/>
    <w:rsid w:val="002675F0"/>
    <w:rsid w:val="00275B0A"/>
    <w:rsid w:val="002768F1"/>
    <w:rsid w:val="00283228"/>
    <w:rsid w:val="002857CE"/>
    <w:rsid w:val="002904C3"/>
    <w:rsid w:val="00296271"/>
    <w:rsid w:val="002A403F"/>
    <w:rsid w:val="002B51FC"/>
    <w:rsid w:val="002B6339"/>
    <w:rsid w:val="002B7AF3"/>
    <w:rsid w:val="002C6D19"/>
    <w:rsid w:val="002D51C6"/>
    <w:rsid w:val="002E00EE"/>
    <w:rsid w:val="002E0A55"/>
    <w:rsid w:val="002F0428"/>
    <w:rsid w:val="002F0EB2"/>
    <w:rsid w:val="00305350"/>
    <w:rsid w:val="003115F4"/>
    <w:rsid w:val="003172DC"/>
    <w:rsid w:val="003264AD"/>
    <w:rsid w:val="0035462D"/>
    <w:rsid w:val="003765B8"/>
    <w:rsid w:val="00395BA7"/>
    <w:rsid w:val="003A108D"/>
    <w:rsid w:val="003B0112"/>
    <w:rsid w:val="003B556C"/>
    <w:rsid w:val="003C3971"/>
    <w:rsid w:val="003D1E0F"/>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A7064"/>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2F4F"/>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2A6E"/>
    <w:rsid w:val="00614FDF"/>
    <w:rsid w:val="006325D7"/>
    <w:rsid w:val="00634121"/>
    <w:rsid w:val="00634E86"/>
    <w:rsid w:val="0063543D"/>
    <w:rsid w:val="00636234"/>
    <w:rsid w:val="006401CA"/>
    <w:rsid w:val="00647114"/>
    <w:rsid w:val="006613A7"/>
    <w:rsid w:val="0066252D"/>
    <w:rsid w:val="0066273C"/>
    <w:rsid w:val="0066282A"/>
    <w:rsid w:val="00664E70"/>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1928"/>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93A9E"/>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2AED"/>
    <w:rsid w:val="00A53724"/>
    <w:rsid w:val="00A5457B"/>
    <w:rsid w:val="00A56066"/>
    <w:rsid w:val="00A570FF"/>
    <w:rsid w:val="00A61616"/>
    <w:rsid w:val="00A62821"/>
    <w:rsid w:val="00A64CC0"/>
    <w:rsid w:val="00A66DDC"/>
    <w:rsid w:val="00A70CD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08CC"/>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E70C6"/>
    <w:rsid w:val="00BF128E"/>
    <w:rsid w:val="00BF27B6"/>
    <w:rsid w:val="00C004D6"/>
    <w:rsid w:val="00C040C5"/>
    <w:rsid w:val="00C074DD"/>
    <w:rsid w:val="00C07D99"/>
    <w:rsid w:val="00C1496A"/>
    <w:rsid w:val="00C224E7"/>
    <w:rsid w:val="00C26EF5"/>
    <w:rsid w:val="00C32AEE"/>
    <w:rsid w:val="00C33079"/>
    <w:rsid w:val="00C45231"/>
    <w:rsid w:val="00C45F0B"/>
    <w:rsid w:val="00C622DF"/>
    <w:rsid w:val="00C62F00"/>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CE4572"/>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9612A"/>
    <w:rsid w:val="00EA15B0"/>
    <w:rsid w:val="00EA5EA7"/>
    <w:rsid w:val="00EB1322"/>
    <w:rsid w:val="00EC4A25"/>
    <w:rsid w:val="00EF020A"/>
    <w:rsid w:val="00EF3F0D"/>
    <w:rsid w:val="00EF6794"/>
    <w:rsid w:val="00F025A2"/>
    <w:rsid w:val="00F038B4"/>
    <w:rsid w:val="00F04712"/>
    <w:rsid w:val="00F065B8"/>
    <w:rsid w:val="00F13360"/>
    <w:rsid w:val="00F164A8"/>
    <w:rsid w:val="00F22EC7"/>
    <w:rsid w:val="00F325C8"/>
    <w:rsid w:val="00F44A89"/>
    <w:rsid w:val="00F553F5"/>
    <w:rsid w:val="00F57C8E"/>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uiPriority w:val="39"/>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uiPriority w:val="39"/>
    <w:rsid w:val="004132F5"/>
    <w:pPr>
      <w:ind w:left="1985" w:hanging="1985"/>
    </w:pPr>
  </w:style>
  <w:style w:type="paragraph" w:styleId="TOC7">
    <w:name w:val="toc 7"/>
    <w:basedOn w:val="TOC6"/>
    <w:next w:val="Normal"/>
    <w:uiPriority w:val="39"/>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 w:type="paragraph" w:styleId="Caption">
    <w:name w:val="caption"/>
    <w:basedOn w:val="Normal"/>
    <w:next w:val="Normal"/>
    <w:unhideWhenUsed/>
    <w:qFormat/>
    <w:rsid w:val="00C62F00"/>
    <w:pPr>
      <w:overflowPunct/>
      <w:autoSpaceDE/>
      <w:autoSpaceDN/>
      <w:adjustRightInd/>
      <w:textAlignment w:val="auto"/>
    </w:pPr>
    <w:rPr>
      <w:rFonts w:eastAsia="SimSu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21" Type="http://schemas.openxmlformats.org/officeDocument/2006/relationships/image" Target="media/image9.emf"/><Relationship Id="rId42" Type="http://schemas.openxmlformats.org/officeDocument/2006/relationships/package" Target="embeddings/Microsoft_Visio_Drawing10.vsdx"/><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header" Target="header1.xml"/><Relationship Id="rId16" Type="http://schemas.openxmlformats.org/officeDocument/2006/relationships/package" Target="embeddings/Microsoft_Visio_Drawing1.vsdx"/><Relationship Id="rId11" Type="http://schemas.openxmlformats.org/officeDocument/2006/relationships/image" Target="media/image3.png"/><Relationship Id="rId32" Type="http://schemas.openxmlformats.org/officeDocument/2006/relationships/package" Target="embeddings/Microsoft_Visio_Drawing6.vsdx"/><Relationship Id="rId37" Type="http://schemas.openxmlformats.org/officeDocument/2006/relationships/image" Target="media/image17.emf"/><Relationship Id="rId53" Type="http://schemas.openxmlformats.org/officeDocument/2006/relationships/package" Target="embeddings/Microsoft_Visio_Drawing14.vsdx"/><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package" Target="embeddings/Microsoft_Visio_Drawing20.vsdx"/><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package" Target="embeddings/Microsoft_Visio_Drawing3.vsd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1.emf"/><Relationship Id="rId69" Type="http://schemas.openxmlformats.org/officeDocument/2006/relationships/oleObject" Target="embeddings/Microsoft_Visio_2003-2010_Drawing7.vsd"/><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3.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8.vsdx"/><Relationship Id="rId46" Type="http://schemas.openxmlformats.org/officeDocument/2006/relationships/image" Target="media/image22.emf"/><Relationship Id="rId59" Type="http://schemas.openxmlformats.org/officeDocument/2006/relationships/package" Target="embeddings/Microsoft_Visio_Drawing17.vsdx"/><Relationship Id="rId67" Type="http://schemas.openxmlformats.org/officeDocument/2006/relationships/oleObject" Target="embeddings/Microsoft_Visio_2003-2010_Drawing6.vsd"/><Relationship Id="rId20" Type="http://schemas.openxmlformats.org/officeDocument/2006/relationships/oleObject" Target="embeddings/Microsoft_Visio_2003-2010_Drawing.vsd"/><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Microsoft_Visio_2003-2010_Drawing10.vsd"/><Relationship Id="rId83" Type="http://schemas.openxmlformats.org/officeDocument/2006/relationships/package" Target="embeddings/Microsoft_Visio_Drawing22.vsdx"/><Relationship Id="rId88" Type="http://schemas.openxmlformats.org/officeDocument/2006/relationships/package" Target="embeddings/Microsoft_Visio_Drawing2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3.vsd"/><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oleObject" Target="embeddings/Microsoft_Visio_2003-2010_Drawing4.vsd"/><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Microsoft_Visio_2003-2010_Drawing5.vsd"/><Relationship Id="rId73" Type="http://schemas.openxmlformats.org/officeDocument/2006/relationships/oleObject" Target="embeddings/Microsoft_Visio_2003-2010_Drawing9.vsd"/><Relationship Id="rId78" Type="http://schemas.openxmlformats.org/officeDocument/2006/relationships/image" Target="media/image38.emf"/><Relationship Id="rId81" Type="http://schemas.openxmlformats.org/officeDocument/2006/relationships/package" Target="embeddings/Microsoft_Visio_Drawing21.vsdx"/><Relationship Id="rId86" Type="http://schemas.openxmlformats.org/officeDocument/2006/relationships/image" Target="media/image42.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39" Type="http://schemas.openxmlformats.org/officeDocument/2006/relationships/image" Target="media/image18.emf"/><Relationship Id="rId34" Type="http://schemas.openxmlformats.org/officeDocument/2006/relationships/package" Target="embeddings/Microsoft_Visio_Drawing7.vsd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oleObject" Target="embeddings/Microsoft_Visio_2003-2010_Drawing8.vsd"/><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4.vsdx"/><Relationship Id="rId40" Type="http://schemas.openxmlformats.org/officeDocument/2006/relationships/package" Target="embeddings/Microsoft_Visio_Drawing9.vsdx"/><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image" Target="media/image43.emf"/><Relationship Id="rId61" Type="http://schemas.openxmlformats.org/officeDocument/2006/relationships/package" Target="embeddings/Microsoft_Visio_Drawing18.vsdx"/><Relationship Id="rId82" Type="http://schemas.openxmlformats.org/officeDocument/2006/relationships/image" Target="media/image40.emf"/><Relationship Id="rId19" Type="http://schemas.openxmlformats.org/officeDocument/2006/relationships/image" Target="media/image8.emf"/><Relationship Id="rId14"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336</TotalTime>
  <Pages>73</Pages>
  <Words>18212</Words>
  <Characters>103814</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SA5#147</cp:lastModifiedBy>
  <cp:revision>11</cp:revision>
  <cp:lastPrinted>2019-02-25T14:05:00Z</cp:lastPrinted>
  <dcterms:created xsi:type="dcterms:W3CDTF">2023-03-06T16:37:00Z</dcterms:created>
  <dcterms:modified xsi:type="dcterms:W3CDTF">2023-03-10T13:49:00Z</dcterms:modified>
</cp:coreProperties>
</file>